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C9BA0" w14:textId="71C7C9D3" w:rsidR="00407A1F" w:rsidRPr="004B3F3F" w:rsidRDefault="00407A1F" w:rsidP="00407A1F">
      <w:pPr>
        <w:pStyle w:val="Header"/>
        <w:tabs>
          <w:tab w:val="right" w:pos="7088"/>
          <w:tab w:val="right" w:pos="9781"/>
        </w:tabs>
        <w:rPr>
          <w:rFonts w:eastAsia="Arial" w:cs="Arial"/>
          <w:bCs/>
          <w:noProof w:val="0"/>
          <w:color w:val="000000" w:themeColor="text1"/>
          <w:sz w:val="22"/>
          <w:szCs w:val="22"/>
        </w:rPr>
      </w:pPr>
      <w:r w:rsidRPr="004B3F3F">
        <w:rPr>
          <w:rFonts w:eastAsia="Arial" w:cs="Arial"/>
          <w:bCs/>
          <w:noProof w:val="0"/>
          <w:color w:val="000000" w:themeColor="text1"/>
          <w:sz w:val="22"/>
          <w:szCs w:val="22"/>
        </w:rPr>
        <w:t>3GPP TSG-RAN WG4 Meeting #10</w:t>
      </w:r>
      <w:r w:rsidR="00C13EE9">
        <w:rPr>
          <w:rFonts w:eastAsia="Arial" w:cs="Arial"/>
          <w:bCs/>
          <w:noProof w:val="0"/>
          <w:color w:val="000000" w:themeColor="text1"/>
          <w:sz w:val="22"/>
          <w:szCs w:val="22"/>
        </w:rPr>
        <w:t>9</w:t>
      </w:r>
      <w:r w:rsidRPr="004B3F3F">
        <w:rPr>
          <w:rFonts w:cs="Arial"/>
        </w:rPr>
        <w:tab/>
      </w:r>
      <w:r w:rsidRPr="004B3F3F">
        <w:rPr>
          <w:rFonts w:cs="Arial"/>
        </w:rPr>
        <w:tab/>
      </w:r>
      <w:r w:rsidRPr="000236F9">
        <w:rPr>
          <w:rFonts w:eastAsia="Arial" w:cs="Arial"/>
          <w:bCs/>
          <w:noProof w:val="0"/>
          <w:color w:val="000000" w:themeColor="text1"/>
          <w:sz w:val="22"/>
          <w:szCs w:val="22"/>
        </w:rPr>
        <w:t>R4-2</w:t>
      </w:r>
      <w:r w:rsidR="009F3C3A" w:rsidRPr="000236F9">
        <w:rPr>
          <w:rFonts w:eastAsia="Arial" w:cs="Arial"/>
          <w:bCs/>
          <w:noProof w:val="0"/>
          <w:color w:val="000000" w:themeColor="text1"/>
          <w:sz w:val="22"/>
          <w:szCs w:val="22"/>
        </w:rPr>
        <w:t>3</w:t>
      </w:r>
      <w:r w:rsidR="000236F9" w:rsidRPr="000236F9">
        <w:rPr>
          <w:rFonts w:eastAsia="Arial" w:cs="Arial"/>
          <w:bCs/>
          <w:noProof w:val="0"/>
          <w:color w:val="000000" w:themeColor="text1"/>
          <w:sz w:val="22"/>
          <w:szCs w:val="22"/>
        </w:rPr>
        <w:t>21545</w:t>
      </w:r>
    </w:p>
    <w:p w14:paraId="593B1746" w14:textId="362956F6" w:rsidR="00407A1F" w:rsidRPr="004B3F3F" w:rsidRDefault="00C13EE9" w:rsidP="00407A1F">
      <w:pPr>
        <w:pStyle w:val="Header"/>
        <w:tabs>
          <w:tab w:val="right" w:pos="9639"/>
        </w:tabs>
        <w:rPr>
          <w:rFonts w:eastAsia="Arial" w:cs="Arial"/>
          <w:bCs/>
          <w:noProof w:val="0"/>
          <w:color w:val="000000" w:themeColor="text1"/>
          <w:sz w:val="22"/>
          <w:szCs w:val="22"/>
        </w:rPr>
      </w:pPr>
      <w:r>
        <w:rPr>
          <w:rFonts w:eastAsia="Arial" w:cs="Arial"/>
          <w:bCs/>
          <w:noProof w:val="0"/>
          <w:color w:val="000000" w:themeColor="text1"/>
          <w:sz w:val="22"/>
          <w:szCs w:val="22"/>
        </w:rPr>
        <w:t>Chicago</w:t>
      </w:r>
      <w:r w:rsidR="00407A1F">
        <w:rPr>
          <w:rFonts w:eastAsia="Arial" w:cs="Arial"/>
          <w:bCs/>
          <w:noProof w:val="0"/>
          <w:color w:val="000000" w:themeColor="text1"/>
          <w:sz w:val="22"/>
          <w:szCs w:val="22"/>
        </w:rPr>
        <w:t xml:space="preserve">, </w:t>
      </w:r>
      <w:r>
        <w:rPr>
          <w:rFonts w:eastAsia="Arial" w:cs="Arial"/>
          <w:bCs/>
          <w:noProof w:val="0"/>
          <w:color w:val="000000" w:themeColor="text1"/>
          <w:sz w:val="22"/>
          <w:szCs w:val="22"/>
        </w:rPr>
        <w:t>US</w:t>
      </w:r>
      <w:r w:rsidR="00407A1F" w:rsidRPr="004B3F3F">
        <w:rPr>
          <w:rFonts w:eastAsia="Arial" w:cs="Arial"/>
          <w:bCs/>
          <w:noProof w:val="0"/>
          <w:color w:val="000000" w:themeColor="text1"/>
          <w:sz w:val="22"/>
          <w:szCs w:val="22"/>
        </w:rPr>
        <w:t xml:space="preserve">, </w:t>
      </w:r>
      <w:r>
        <w:rPr>
          <w:rFonts w:eastAsia="Arial" w:cs="Arial"/>
          <w:bCs/>
          <w:noProof w:val="0"/>
          <w:color w:val="000000" w:themeColor="text1"/>
          <w:sz w:val="22"/>
          <w:szCs w:val="22"/>
        </w:rPr>
        <w:t>13</w:t>
      </w:r>
      <w:r w:rsidR="00407A1F" w:rsidRPr="004B3F3F">
        <w:rPr>
          <w:rFonts w:eastAsia="Arial" w:cs="Arial"/>
          <w:bCs/>
          <w:noProof w:val="0"/>
          <w:color w:val="000000" w:themeColor="text1"/>
          <w:sz w:val="22"/>
          <w:szCs w:val="22"/>
          <w:vertAlign w:val="superscript"/>
        </w:rPr>
        <w:t xml:space="preserve"> </w:t>
      </w:r>
      <w:r w:rsidR="00407A1F" w:rsidRPr="004B3F3F">
        <w:rPr>
          <w:rFonts w:eastAsia="Arial" w:cs="Arial"/>
          <w:bCs/>
          <w:noProof w:val="0"/>
          <w:color w:val="000000" w:themeColor="text1"/>
          <w:sz w:val="22"/>
          <w:szCs w:val="22"/>
        </w:rPr>
        <w:t xml:space="preserve">– </w:t>
      </w:r>
      <w:r>
        <w:rPr>
          <w:rFonts w:eastAsia="Arial" w:cs="Arial"/>
          <w:bCs/>
          <w:noProof w:val="0"/>
          <w:color w:val="000000" w:themeColor="text1"/>
          <w:sz w:val="22"/>
          <w:szCs w:val="22"/>
        </w:rPr>
        <w:t>17</w:t>
      </w:r>
      <w:r w:rsidR="00407A1F" w:rsidRPr="004B3F3F">
        <w:rPr>
          <w:rFonts w:eastAsia="Arial" w:cs="Arial"/>
          <w:bCs/>
          <w:noProof w:val="0"/>
          <w:color w:val="000000" w:themeColor="text1"/>
          <w:sz w:val="22"/>
          <w:szCs w:val="22"/>
        </w:rPr>
        <w:t xml:space="preserve"> November 202</w:t>
      </w:r>
      <w:r>
        <w:rPr>
          <w:rFonts w:eastAsia="Arial" w:cs="Arial"/>
          <w:bCs/>
          <w:noProof w:val="0"/>
          <w:color w:val="000000" w:themeColor="text1"/>
          <w:sz w:val="22"/>
          <w:szCs w:val="22"/>
        </w:rPr>
        <w:t>3</w:t>
      </w:r>
    </w:p>
    <w:p w14:paraId="4AF8C394" w14:textId="77777777" w:rsidR="00407A1F" w:rsidRPr="004B3F3F" w:rsidRDefault="00407A1F" w:rsidP="00407A1F">
      <w:pPr>
        <w:rPr>
          <w:rFonts w:ascii="Arial" w:eastAsia="Arial" w:hAnsi="Arial" w:cs="Arial"/>
          <w:color w:val="000000" w:themeColor="text1"/>
        </w:rPr>
      </w:pPr>
    </w:p>
    <w:p w14:paraId="4473D4DD" w14:textId="4578D5A9" w:rsidR="00407A1F" w:rsidRPr="005C31FA" w:rsidRDefault="00407A1F" w:rsidP="00407A1F">
      <w:pPr>
        <w:spacing w:after="60"/>
        <w:ind w:left="1985" w:hanging="1985"/>
        <w:rPr>
          <w:rFonts w:ascii="Arial" w:eastAsia="Arial" w:hAnsi="Arial" w:cs="Arial"/>
          <w:b/>
          <w:bCs/>
          <w:color w:val="000000" w:themeColor="text1"/>
          <w:sz w:val="22"/>
          <w:szCs w:val="22"/>
        </w:rPr>
      </w:pPr>
      <w:r w:rsidRPr="005C31FA">
        <w:rPr>
          <w:rFonts w:ascii="Arial" w:eastAsia="Arial" w:hAnsi="Arial" w:cs="Arial"/>
          <w:b/>
          <w:bCs/>
          <w:color w:val="000000" w:themeColor="text1"/>
          <w:sz w:val="22"/>
          <w:szCs w:val="22"/>
        </w:rPr>
        <w:t>Title:</w:t>
      </w:r>
      <w:r w:rsidRPr="005C31FA">
        <w:rPr>
          <w:rFonts w:ascii="Arial" w:hAnsi="Arial" w:cs="Arial"/>
          <w:sz w:val="22"/>
          <w:szCs w:val="22"/>
        </w:rPr>
        <w:tab/>
      </w:r>
      <w:r w:rsidR="00FA6F39" w:rsidRPr="00FA6F39">
        <w:rPr>
          <w:rFonts w:ascii="Arial" w:eastAsia="Arial" w:hAnsi="Arial" w:cs="Arial"/>
          <w:b/>
          <w:bCs/>
          <w:color w:val="000000" w:themeColor="text1"/>
          <w:sz w:val="22"/>
          <w:szCs w:val="22"/>
        </w:rPr>
        <w:t xml:space="preserve">Response to </w:t>
      </w:r>
      <w:r w:rsidR="00FA6F39">
        <w:rPr>
          <w:rFonts w:ascii="Arial" w:eastAsia="Arial" w:hAnsi="Arial" w:cs="Arial"/>
          <w:b/>
          <w:bCs/>
          <w:color w:val="000000" w:themeColor="text1"/>
          <w:sz w:val="22"/>
          <w:szCs w:val="22"/>
        </w:rPr>
        <w:t>r</w:t>
      </w:r>
      <w:r w:rsidR="00FA6F39" w:rsidRPr="00FA6F39">
        <w:rPr>
          <w:rFonts w:ascii="Arial" w:eastAsia="Arial" w:hAnsi="Arial" w:cs="Arial"/>
          <w:b/>
          <w:bCs/>
          <w:color w:val="000000" w:themeColor="text1"/>
          <w:sz w:val="22"/>
          <w:szCs w:val="22"/>
        </w:rPr>
        <w:t>eply LS on SRS and PRS bandwidth aggregation for positioning</w:t>
      </w:r>
    </w:p>
    <w:p w14:paraId="2ABA02CB" w14:textId="4903CA41" w:rsidR="00407A1F" w:rsidRPr="005C31FA" w:rsidRDefault="00407A1F" w:rsidP="00407A1F">
      <w:pPr>
        <w:spacing w:after="60"/>
        <w:ind w:left="1985" w:hanging="1985"/>
        <w:rPr>
          <w:rFonts w:ascii="Arial" w:eastAsia="Arial" w:hAnsi="Arial" w:cs="Arial"/>
          <w:b/>
          <w:bCs/>
          <w:color w:val="000000" w:themeColor="text1"/>
          <w:sz w:val="22"/>
          <w:szCs w:val="22"/>
        </w:rPr>
      </w:pPr>
      <w:r w:rsidRPr="005C31FA">
        <w:rPr>
          <w:rFonts w:ascii="Arial" w:eastAsia="Arial" w:hAnsi="Arial" w:cs="Arial"/>
          <w:b/>
          <w:bCs/>
          <w:color w:val="000000" w:themeColor="text1"/>
          <w:sz w:val="22"/>
          <w:szCs w:val="22"/>
        </w:rPr>
        <w:t>Response to:</w:t>
      </w:r>
      <w:r w:rsidRPr="005C31FA">
        <w:rPr>
          <w:rFonts w:ascii="Arial" w:hAnsi="Arial" w:cs="Arial"/>
          <w:sz w:val="22"/>
          <w:szCs w:val="22"/>
        </w:rPr>
        <w:tab/>
      </w:r>
      <w:r w:rsidR="00FA6F39" w:rsidRPr="00FA6F39">
        <w:rPr>
          <w:rFonts w:ascii="Arial" w:eastAsia="Arial" w:hAnsi="Arial" w:cs="Arial"/>
          <w:b/>
          <w:bCs/>
          <w:color w:val="000000" w:themeColor="text1"/>
          <w:sz w:val="22"/>
          <w:szCs w:val="22"/>
        </w:rPr>
        <w:t>R1-2312395</w:t>
      </w:r>
    </w:p>
    <w:p w14:paraId="3D09FDCA" w14:textId="0C0B7C9F" w:rsidR="00407A1F" w:rsidRPr="005C31FA" w:rsidRDefault="00407A1F" w:rsidP="00407A1F">
      <w:pPr>
        <w:spacing w:after="60"/>
        <w:ind w:left="1985" w:hanging="1985"/>
        <w:rPr>
          <w:rFonts w:ascii="Arial" w:eastAsia="Arial" w:hAnsi="Arial" w:cs="Arial"/>
          <w:color w:val="000000" w:themeColor="text1"/>
          <w:sz w:val="22"/>
          <w:szCs w:val="22"/>
        </w:rPr>
      </w:pPr>
      <w:r w:rsidRPr="005C31FA">
        <w:rPr>
          <w:rFonts w:ascii="Arial" w:eastAsia="Arial" w:hAnsi="Arial" w:cs="Arial"/>
          <w:b/>
          <w:bCs/>
          <w:color w:val="000000" w:themeColor="text1"/>
          <w:sz w:val="22"/>
          <w:szCs w:val="22"/>
        </w:rPr>
        <w:t>Release:</w:t>
      </w:r>
      <w:r w:rsidRPr="005C31FA">
        <w:rPr>
          <w:rFonts w:ascii="Arial" w:hAnsi="Arial" w:cs="Arial"/>
          <w:sz w:val="22"/>
          <w:szCs w:val="22"/>
        </w:rPr>
        <w:tab/>
      </w:r>
      <w:r w:rsidRPr="005C31FA">
        <w:rPr>
          <w:rFonts w:ascii="Arial" w:eastAsia="Arial" w:hAnsi="Arial" w:cs="Arial"/>
          <w:b/>
          <w:bCs/>
          <w:color w:val="000000" w:themeColor="text1"/>
          <w:sz w:val="22"/>
          <w:szCs w:val="22"/>
        </w:rPr>
        <w:t>Rel-1</w:t>
      </w:r>
      <w:r w:rsidR="00C13EE9">
        <w:rPr>
          <w:rFonts w:ascii="Arial" w:eastAsia="Arial" w:hAnsi="Arial" w:cs="Arial"/>
          <w:b/>
          <w:bCs/>
          <w:color w:val="000000" w:themeColor="text1"/>
          <w:sz w:val="22"/>
          <w:szCs w:val="22"/>
        </w:rPr>
        <w:t>8</w:t>
      </w:r>
    </w:p>
    <w:p w14:paraId="4359F245" w14:textId="2FB8A0BA" w:rsidR="00407A1F" w:rsidRPr="005C31FA" w:rsidRDefault="00407A1F" w:rsidP="00407A1F">
      <w:pPr>
        <w:spacing w:after="60"/>
        <w:ind w:left="1985" w:hanging="1985"/>
        <w:rPr>
          <w:rFonts w:ascii="Arial" w:eastAsia="Arial" w:hAnsi="Arial" w:cs="Arial"/>
          <w:b/>
          <w:bCs/>
          <w:color w:val="000000" w:themeColor="text1"/>
          <w:sz w:val="22"/>
          <w:szCs w:val="22"/>
        </w:rPr>
      </w:pPr>
      <w:r w:rsidRPr="005C31FA">
        <w:rPr>
          <w:rFonts w:ascii="Arial" w:eastAsia="Arial" w:hAnsi="Arial" w:cs="Arial"/>
          <w:b/>
          <w:bCs/>
          <w:color w:val="000000" w:themeColor="text1"/>
          <w:sz w:val="22"/>
          <w:szCs w:val="22"/>
        </w:rPr>
        <w:t>Work Item:</w:t>
      </w:r>
      <w:r w:rsidRPr="005C31FA">
        <w:rPr>
          <w:rFonts w:ascii="Arial" w:hAnsi="Arial" w:cs="Arial"/>
          <w:sz w:val="22"/>
          <w:szCs w:val="22"/>
        </w:rPr>
        <w:tab/>
      </w:r>
      <w:r w:rsidRPr="005C31FA">
        <w:rPr>
          <w:rFonts w:ascii="Arial" w:eastAsia="Arial" w:hAnsi="Arial" w:cs="Arial"/>
          <w:b/>
          <w:bCs/>
          <w:color w:val="000000" w:themeColor="text1"/>
          <w:sz w:val="22"/>
          <w:szCs w:val="22"/>
        </w:rPr>
        <w:t>NR_</w:t>
      </w:r>
      <w:r w:rsidRPr="005C31FA">
        <w:rPr>
          <w:rFonts w:ascii="Arial" w:eastAsia="Arial" w:hAnsi="Arial" w:cs="Arial"/>
          <w:b/>
          <w:bCs/>
          <w:color w:val="000000" w:themeColor="text1"/>
          <w:sz w:val="22"/>
          <w:szCs w:val="22"/>
          <w:lang w:val="en-US"/>
        </w:rPr>
        <w:t>pos</w:t>
      </w:r>
      <w:r w:rsidRPr="005C31FA">
        <w:rPr>
          <w:rFonts w:ascii="Arial" w:eastAsia="Arial" w:hAnsi="Arial" w:cs="Arial"/>
          <w:b/>
          <w:bCs/>
          <w:color w:val="000000" w:themeColor="text1"/>
          <w:sz w:val="22"/>
          <w:szCs w:val="22"/>
        </w:rPr>
        <w:t>_enh</w:t>
      </w:r>
      <w:r w:rsidR="00C13EE9">
        <w:rPr>
          <w:rFonts w:ascii="Arial" w:eastAsia="Arial" w:hAnsi="Arial" w:cs="Arial"/>
          <w:b/>
          <w:bCs/>
          <w:color w:val="000000" w:themeColor="text1"/>
          <w:sz w:val="22"/>
          <w:szCs w:val="22"/>
        </w:rPr>
        <w:t>2</w:t>
      </w:r>
      <w:r w:rsidRPr="005C31FA">
        <w:rPr>
          <w:rFonts w:ascii="Arial" w:eastAsia="Arial" w:hAnsi="Arial" w:cs="Arial"/>
          <w:b/>
          <w:bCs/>
          <w:color w:val="000000" w:themeColor="text1"/>
          <w:sz w:val="22"/>
          <w:szCs w:val="22"/>
        </w:rPr>
        <w:t>-Core</w:t>
      </w:r>
    </w:p>
    <w:p w14:paraId="6CB00A45" w14:textId="2AE9E9D9" w:rsidR="00407A1F" w:rsidRPr="005C31FA" w:rsidRDefault="00407A1F" w:rsidP="00407A1F">
      <w:pPr>
        <w:spacing w:after="60"/>
        <w:ind w:left="1985" w:hanging="1985"/>
        <w:rPr>
          <w:rFonts w:ascii="Arial" w:eastAsia="Arial" w:hAnsi="Arial" w:cs="Arial"/>
          <w:color w:val="000000" w:themeColor="text1"/>
          <w:sz w:val="22"/>
          <w:szCs w:val="22"/>
        </w:rPr>
      </w:pPr>
    </w:p>
    <w:p w14:paraId="3886E4AA" w14:textId="77777777" w:rsidR="00407A1F" w:rsidRPr="005C31FA" w:rsidRDefault="00407A1F" w:rsidP="00407A1F">
      <w:pPr>
        <w:spacing w:after="60"/>
        <w:ind w:left="1985" w:hanging="1985"/>
        <w:rPr>
          <w:rFonts w:ascii="Arial" w:eastAsia="Arial" w:hAnsi="Arial" w:cs="Arial"/>
          <w:color w:val="000000" w:themeColor="text1"/>
          <w:sz w:val="22"/>
          <w:szCs w:val="22"/>
        </w:rPr>
      </w:pPr>
      <w:r w:rsidRPr="005C31FA">
        <w:rPr>
          <w:rFonts w:ascii="Arial" w:eastAsia="Arial" w:hAnsi="Arial" w:cs="Arial"/>
          <w:b/>
          <w:bCs/>
          <w:color w:val="000000" w:themeColor="text1"/>
          <w:sz w:val="22"/>
          <w:szCs w:val="22"/>
        </w:rPr>
        <w:t>Source:</w:t>
      </w:r>
      <w:r w:rsidRPr="005C31FA">
        <w:rPr>
          <w:rFonts w:ascii="Arial" w:hAnsi="Arial" w:cs="Arial"/>
          <w:sz w:val="22"/>
          <w:szCs w:val="22"/>
        </w:rPr>
        <w:tab/>
      </w:r>
      <w:r w:rsidRPr="005C31FA">
        <w:rPr>
          <w:rFonts w:ascii="Arial" w:eastAsia="Arial" w:hAnsi="Arial" w:cs="Arial"/>
          <w:b/>
          <w:bCs/>
          <w:color w:val="000000" w:themeColor="text1"/>
          <w:sz w:val="22"/>
          <w:szCs w:val="22"/>
        </w:rPr>
        <w:t>RAN WG4</w:t>
      </w:r>
    </w:p>
    <w:p w14:paraId="29FF214E" w14:textId="68C8E2AD" w:rsidR="00407A1F" w:rsidRPr="005C31FA" w:rsidRDefault="00407A1F" w:rsidP="00407A1F">
      <w:pPr>
        <w:spacing w:after="60"/>
        <w:ind w:left="1985" w:hanging="1985"/>
        <w:rPr>
          <w:rFonts w:ascii="Arial" w:eastAsia="Arial" w:hAnsi="Arial" w:cs="Arial"/>
          <w:b/>
          <w:bCs/>
          <w:color w:val="000000" w:themeColor="text1"/>
          <w:sz w:val="22"/>
          <w:szCs w:val="22"/>
        </w:rPr>
      </w:pPr>
      <w:r w:rsidRPr="005C31FA">
        <w:rPr>
          <w:rFonts w:ascii="Arial" w:eastAsia="Arial" w:hAnsi="Arial" w:cs="Arial"/>
          <w:b/>
          <w:bCs/>
          <w:color w:val="000000" w:themeColor="text1"/>
          <w:sz w:val="22"/>
          <w:szCs w:val="22"/>
        </w:rPr>
        <w:t>To:</w:t>
      </w:r>
      <w:r w:rsidRPr="005C31FA">
        <w:rPr>
          <w:rFonts w:ascii="Arial" w:hAnsi="Arial" w:cs="Arial"/>
          <w:sz w:val="22"/>
          <w:szCs w:val="22"/>
        </w:rPr>
        <w:tab/>
      </w:r>
      <w:r w:rsidRPr="005C31FA">
        <w:rPr>
          <w:rFonts w:ascii="Arial" w:eastAsia="Arial" w:hAnsi="Arial" w:cs="Arial"/>
          <w:b/>
          <w:bCs/>
          <w:color w:val="000000" w:themeColor="text1"/>
          <w:sz w:val="22"/>
          <w:szCs w:val="22"/>
        </w:rPr>
        <w:t>RAN WG2</w:t>
      </w:r>
      <w:r w:rsidR="006524A9">
        <w:rPr>
          <w:rFonts w:ascii="Arial" w:eastAsia="Arial" w:hAnsi="Arial" w:cs="Arial"/>
          <w:b/>
          <w:bCs/>
          <w:color w:val="000000" w:themeColor="text1"/>
          <w:sz w:val="22"/>
          <w:szCs w:val="22"/>
        </w:rPr>
        <w:t>, RAN WG3</w:t>
      </w:r>
    </w:p>
    <w:p w14:paraId="3BAD751E" w14:textId="6B4CDC54" w:rsidR="00407A1F" w:rsidRPr="005C31FA" w:rsidRDefault="00407A1F" w:rsidP="00407A1F">
      <w:pPr>
        <w:spacing w:after="60"/>
        <w:ind w:left="1985" w:hanging="1985"/>
        <w:rPr>
          <w:rFonts w:ascii="Arial" w:eastAsia="Arial" w:hAnsi="Arial" w:cs="Arial"/>
          <w:color w:val="000000" w:themeColor="text1"/>
          <w:sz w:val="22"/>
          <w:szCs w:val="22"/>
        </w:rPr>
      </w:pPr>
      <w:r w:rsidRPr="005C31FA">
        <w:rPr>
          <w:rFonts w:ascii="Arial" w:eastAsia="Arial" w:hAnsi="Arial" w:cs="Arial"/>
          <w:b/>
          <w:bCs/>
          <w:color w:val="000000" w:themeColor="text1"/>
          <w:sz w:val="22"/>
          <w:szCs w:val="22"/>
        </w:rPr>
        <w:t>Cc:</w:t>
      </w:r>
      <w:r w:rsidRPr="005C31FA">
        <w:rPr>
          <w:rFonts w:ascii="Arial" w:eastAsia="Arial" w:hAnsi="Arial" w:cs="Arial"/>
          <w:b/>
          <w:bCs/>
          <w:color w:val="000000" w:themeColor="text1"/>
          <w:sz w:val="22"/>
          <w:szCs w:val="22"/>
        </w:rPr>
        <w:tab/>
        <w:t>RAN</w:t>
      </w:r>
      <w:r w:rsidR="00CD17B0">
        <w:rPr>
          <w:rFonts w:ascii="Arial" w:eastAsia="Arial" w:hAnsi="Arial" w:cs="Arial"/>
          <w:b/>
          <w:bCs/>
          <w:color w:val="000000" w:themeColor="text1"/>
          <w:sz w:val="22"/>
          <w:szCs w:val="22"/>
        </w:rPr>
        <w:t xml:space="preserve"> WG</w:t>
      </w:r>
      <w:r w:rsidRPr="005C31FA">
        <w:rPr>
          <w:rFonts w:ascii="Arial" w:eastAsia="Arial" w:hAnsi="Arial" w:cs="Arial"/>
          <w:b/>
          <w:bCs/>
          <w:color w:val="000000" w:themeColor="text1"/>
          <w:sz w:val="22"/>
          <w:szCs w:val="22"/>
        </w:rPr>
        <w:t>1</w:t>
      </w:r>
    </w:p>
    <w:p w14:paraId="0872DA31" w14:textId="77777777" w:rsidR="00407A1F" w:rsidRPr="005C31FA" w:rsidRDefault="00407A1F" w:rsidP="00407A1F">
      <w:pPr>
        <w:spacing w:after="60"/>
        <w:ind w:left="1985" w:hanging="1985"/>
        <w:rPr>
          <w:rFonts w:ascii="Arial" w:eastAsia="Arial" w:hAnsi="Arial" w:cs="Arial"/>
          <w:color w:val="000000" w:themeColor="text1"/>
          <w:sz w:val="22"/>
          <w:szCs w:val="22"/>
        </w:rPr>
      </w:pPr>
    </w:p>
    <w:p w14:paraId="3929388F" w14:textId="77777777" w:rsidR="00407A1F" w:rsidRPr="005C31FA" w:rsidRDefault="00407A1F" w:rsidP="00407A1F">
      <w:pPr>
        <w:tabs>
          <w:tab w:val="left" w:pos="2268"/>
        </w:tabs>
        <w:rPr>
          <w:rFonts w:ascii="Arial" w:eastAsia="Arial" w:hAnsi="Arial" w:cs="Arial"/>
          <w:color w:val="000000" w:themeColor="text1"/>
          <w:sz w:val="22"/>
          <w:szCs w:val="22"/>
        </w:rPr>
      </w:pPr>
      <w:r w:rsidRPr="005C31FA">
        <w:rPr>
          <w:rFonts w:ascii="Arial" w:eastAsia="Arial" w:hAnsi="Arial" w:cs="Arial"/>
          <w:b/>
          <w:bCs/>
          <w:color w:val="000000" w:themeColor="text1"/>
          <w:sz w:val="22"/>
          <w:szCs w:val="22"/>
        </w:rPr>
        <w:t>Contact Person:</w:t>
      </w:r>
      <w:r w:rsidRPr="005C31FA">
        <w:rPr>
          <w:rFonts w:ascii="Arial" w:hAnsi="Arial" w:cs="Arial"/>
          <w:sz w:val="22"/>
          <w:szCs w:val="22"/>
        </w:rPr>
        <w:tab/>
      </w:r>
    </w:p>
    <w:p w14:paraId="7D6B869C" w14:textId="77777777" w:rsidR="00407A1F" w:rsidRPr="005C31FA" w:rsidRDefault="00407A1F" w:rsidP="00407A1F">
      <w:pPr>
        <w:spacing w:after="60"/>
        <w:ind w:left="1985" w:hanging="1985"/>
        <w:rPr>
          <w:rFonts w:ascii="Arial" w:eastAsia="Arial" w:hAnsi="Arial" w:cs="Arial"/>
          <w:color w:val="000000" w:themeColor="text1"/>
          <w:sz w:val="22"/>
          <w:szCs w:val="22"/>
        </w:rPr>
      </w:pPr>
      <w:r w:rsidRPr="005C31FA">
        <w:rPr>
          <w:rFonts w:ascii="Arial" w:eastAsia="Arial" w:hAnsi="Arial" w:cs="Arial"/>
          <w:b/>
          <w:bCs/>
          <w:color w:val="000000" w:themeColor="text1"/>
          <w:sz w:val="22"/>
          <w:szCs w:val="22"/>
        </w:rPr>
        <w:t>Name:</w:t>
      </w:r>
      <w:r w:rsidRPr="005C31FA">
        <w:rPr>
          <w:rFonts w:ascii="Arial" w:hAnsi="Arial" w:cs="Arial"/>
          <w:sz w:val="22"/>
          <w:szCs w:val="22"/>
        </w:rPr>
        <w:tab/>
      </w:r>
      <w:r w:rsidRPr="005C31FA">
        <w:rPr>
          <w:rFonts w:ascii="Arial" w:eastAsia="Arial" w:hAnsi="Arial" w:cs="Arial"/>
          <w:b/>
          <w:bCs/>
          <w:color w:val="000000" w:themeColor="text1"/>
          <w:sz w:val="22"/>
          <w:szCs w:val="22"/>
        </w:rPr>
        <w:t>Deep Shrestha</w:t>
      </w:r>
      <w:r w:rsidRPr="005C31FA">
        <w:rPr>
          <w:rFonts w:ascii="Arial" w:hAnsi="Arial" w:cs="Arial"/>
          <w:sz w:val="22"/>
          <w:szCs w:val="22"/>
        </w:rPr>
        <w:tab/>
      </w:r>
    </w:p>
    <w:p w14:paraId="21180583" w14:textId="77777777" w:rsidR="00407A1F" w:rsidRPr="005C31FA" w:rsidRDefault="00407A1F" w:rsidP="00407A1F">
      <w:pPr>
        <w:spacing w:after="60"/>
        <w:ind w:left="1985" w:hanging="1985"/>
        <w:rPr>
          <w:rStyle w:val="Hyperlink"/>
          <w:rFonts w:ascii="Arial" w:eastAsia="Arial" w:hAnsi="Arial" w:cs="Arial"/>
          <w:b/>
          <w:bCs/>
          <w:sz w:val="22"/>
          <w:szCs w:val="22"/>
        </w:rPr>
      </w:pPr>
      <w:r w:rsidRPr="005C31FA">
        <w:rPr>
          <w:rFonts w:ascii="Arial" w:eastAsia="Arial" w:hAnsi="Arial" w:cs="Arial"/>
          <w:b/>
          <w:bCs/>
          <w:color w:val="000000" w:themeColor="text1"/>
          <w:sz w:val="22"/>
          <w:szCs w:val="22"/>
        </w:rPr>
        <w:t>E-mail Address:</w:t>
      </w:r>
      <w:r w:rsidRPr="005C31FA">
        <w:rPr>
          <w:rFonts w:ascii="Arial" w:hAnsi="Arial" w:cs="Arial"/>
          <w:sz w:val="22"/>
          <w:szCs w:val="22"/>
        </w:rPr>
        <w:tab/>
      </w:r>
      <w:hyperlink r:id="rId11">
        <w:r w:rsidRPr="005C31FA">
          <w:rPr>
            <w:rStyle w:val="Hyperlink"/>
            <w:rFonts w:ascii="Arial" w:eastAsia="Arial" w:hAnsi="Arial" w:cs="Arial"/>
            <w:b/>
            <w:bCs/>
            <w:sz w:val="22"/>
            <w:szCs w:val="22"/>
          </w:rPr>
          <w:t>deep.shrestha@ericsson.com</w:t>
        </w:r>
      </w:hyperlink>
    </w:p>
    <w:p w14:paraId="518DBB9B" w14:textId="77777777" w:rsidR="005C31FA" w:rsidRPr="005C31FA" w:rsidRDefault="005C31FA" w:rsidP="00407A1F">
      <w:pPr>
        <w:spacing w:after="60"/>
        <w:ind w:left="1985" w:hanging="1985"/>
        <w:rPr>
          <w:rFonts w:ascii="Arial" w:hAnsi="Arial" w:cs="Arial"/>
          <w:b/>
          <w:sz w:val="22"/>
          <w:szCs w:val="22"/>
        </w:rPr>
      </w:pPr>
    </w:p>
    <w:p w14:paraId="76011C73" w14:textId="5754E63C" w:rsidR="005C31FA" w:rsidRPr="005C31FA" w:rsidRDefault="005C31FA" w:rsidP="00407A1F">
      <w:pPr>
        <w:spacing w:after="60"/>
        <w:ind w:left="1985" w:hanging="1985"/>
        <w:rPr>
          <w:rFonts w:ascii="Arial" w:eastAsia="Arial" w:hAnsi="Arial" w:cs="Arial"/>
          <w:color w:val="000000" w:themeColor="text1"/>
          <w:sz w:val="22"/>
          <w:szCs w:val="22"/>
        </w:rPr>
      </w:pPr>
      <w:r w:rsidRPr="005C31FA">
        <w:rPr>
          <w:rFonts w:ascii="Arial" w:hAnsi="Arial" w:cs="Arial"/>
          <w:b/>
          <w:sz w:val="22"/>
          <w:szCs w:val="22"/>
        </w:rPr>
        <w:t>Send any reply LS to:</w:t>
      </w:r>
      <w:r w:rsidRPr="005C31FA">
        <w:rPr>
          <w:rFonts w:ascii="Arial" w:hAnsi="Arial" w:cs="Arial"/>
          <w:b/>
          <w:sz w:val="22"/>
          <w:szCs w:val="22"/>
        </w:rPr>
        <w:tab/>
      </w:r>
      <w:r w:rsidR="00524A94">
        <w:rPr>
          <w:rFonts w:ascii="Arial" w:hAnsi="Arial" w:cs="Arial"/>
          <w:b/>
          <w:sz w:val="22"/>
          <w:szCs w:val="22"/>
        </w:rPr>
        <w:tab/>
      </w:r>
      <w:r w:rsidRPr="005C31FA">
        <w:rPr>
          <w:rFonts w:ascii="Arial" w:hAnsi="Arial" w:cs="Arial"/>
          <w:b/>
          <w:sz w:val="22"/>
          <w:szCs w:val="22"/>
        </w:rPr>
        <w:t xml:space="preserve">3GPP Liaisons Coordinator, </w:t>
      </w:r>
      <w:hyperlink r:id="rId12" w:history="1">
        <w:r w:rsidRPr="005C31FA">
          <w:rPr>
            <w:rStyle w:val="Hyperlink"/>
            <w:rFonts w:cs="Arial"/>
            <w:b/>
            <w:sz w:val="22"/>
            <w:szCs w:val="22"/>
          </w:rPr>
          <w:t>mailto:3GPPLiaison@etsi.org</w:t>
        </w:r>
      </w:hyperlink>
    </w:p>
    <w:p w14:paraId="3198295D" w14:textId="77777777" w:rsidR="00407A1F" w:rsidRPr="005C31FA" w:rsidRDefault="00407A1F" w:rsidP="00407A1F">
      <w:pPr>
        <w:spacing w:after="60"/>
        <w:rPr>
          <w:rFonts w:ascii="Arial" w:eastAsia="Arial" w:hAnsi="Arial" w:cs="Arial"/>
          <w:color w:val="000000" w:themeColor="text1"/>
          <w:sz w:val="22"/>
          <w:szCs w:val="22"/>
        </w:rPr>
      </w:pPr>
    </w:p>
    <w:p w14:paraId="3577A629" w14:textId="77777777" w:rsidR="00407A1F" w:rsidRPr="004B3F3F" w:rsidRDefault="00407A1F" w:rsidP="00407A1F">
      <w:pPr>
        <w:spacing w:after="60"/>
        <w:ind w:left="1985" w:hanging="1985"/>
        <w:rPr>
          <w:rFonts w:ascii="Arial" w:eastAsia="Arial" w:hAnsi="Arial" w:cs="Arial"/>
          <w:color w:val="000000" w:themeColor="text1"/>
        </w:rPr>
      </w:pPr>
      <w:r w:rsidRPr="005C31FA">
        <w:rPr>
          <w:rFonts w:ascii="Arial" w:eastAsia="Arial" w:hAnsi="Arial" w:cs="Arial"/>
          <w:b/>
          <w:bCs/>
          <w:color w:val="000000" w:themeColor="text1"/>
          <w:sz w:val="22"/>
          <w:szCs w:val="22"/>
        </w:rPr>
        <w:t>Attachments:</w:t>
      </w:r>
      <w:r w:rsidRPr="005C31FA">
        <w:rPr>
          <w:rFonts w:ascii="Arial" w:eastAsia="Arial" w:hAnsi="Arial" w:cs="Arial"/>
          <w:b/>
          <w:bCs/>
          <w:color w:val="000000" w:themeColor="text1"/>
          <w:sz w:val="22"/>
          <w:szCs w:val="22"/>
        </w:rPr>
        <w:tab/>
        <w:t>N/A</w:t>
      </w:r>
    </w:p>
    <w:p w14:paraId="69040ADA" w14:textId="77777777" w:rsidR="00407A1F" w:rsidRPr="004B3F3F" w:rsidRDefault="00407A1F" w:rsidP="00407A1F">
      <w:pPr>
        <w:rPr>
          <w:rFonts w:ascii="Arial" w:eastAsia="Arial" w:hAnsi="Arial" w:cs="Arial"/>
          <w:color w:val="000000" w:themeColor="text1"/>
        </w:rPr>
      </w:pPr>
    </w:p>
    <w:p w14:paraId="5B213DD0" w14:textId="77777777" w:rsidR="00407A1F" w:rsidRPr="004B3F3F" w:rsidRDefault="00407A1F" w:rsidP="000227FF">
      <w:pPr>
        <w:pStyle w:val="Heading1"/>
        <w:rPr>
          <w:rFonts w:eastAsia="Arial"/>
        </w:rPr>
      </w:pPr>
      <w:r w:rsidRPr="004B3F3F">
        <w:rPr>
          <w:rFonts w:eastAsia="Arial"/>
        </w:rPr>
        <w:t>1. Overall Description:</w:t>
      </w:r>
    </w:p>
    <w:p w14:paraId="6D3A2D00" w14:textId="056C34D9" w:rsidR="00407A1F" w:rsidRDefault="006524A9" w:rsidP="00B6702A">
      <w:pPr>
        <w:rPr>
          <w:rFonts w:ascii="Arial" w:eastAsia="Arial" w:hAnsi="Arial" w:cs="Arial"/>
          <w:color w:val="000000" w:themeColor="text1"/>
        </w:rPr>
      </w:pPr>
      <w:r>
        <w:rPr>
          <w:rFonts w:ascii="Arial" w:eastAsia="Arial" w:hAnsi="Arial" w:cs="Arial"/>
          <w:color w:val="000000" w:themeColor="text1"/>
        </w:rPr>
        <w:t xml:space="preserve">RAN4 </w:t>
      </w:r>
      <w:r w:rsidR="00B6702A">
        <w:rPr>
          <w:rFonts w:ascii="Arial" w:eastAsia="Arial" w:hAnsi="Arial" w:cs="Arial"/>
          <w:color w:val="000000" w:themeColor="text1"/>
        </w:rPr>
        <w:t>would like to thank RAN1 for the LS. RAN4#109 discussed the report mapping for new</w:t>
      </w:r>
      <w:r w:rsidR="00F06929">
        <w:rPr>
          <w:rFonts w:ascii="Arial" w:eastAsia="Arial" w:hAnsi="Arial" w:cs="Arial"/>
          <w:color w:val="000000" w:themeColor="text1"/>
        </w:rPr>
        <w:t>ly agreed</w:t>
      </w:r>
      <w:r w:rsidR="00B6702A">
        <w:rPr>
          <w:rFonts w:ascii="Arial" w:eastAsia="Arial" w:hAnsi="Arial" w:cs="Arial"/>
          <w:color w:val="000000" w:themeColor="text1"/>
        </w:rPr>
        <w:t xml:space="preserve"> k values</w:t>
      </w:r>
      <w:r w:rsidR="00F06929">
        <w:rPr>
          <w:rFonts w:ascii="Arial" w:eastAsia="Arial" w:hAnsi="Arial" w:cs="Arial"/>
          <w:color w:val="000000" w:themeColor="text1"/>
        </w:rPr>
        <w:t>, k = {-3, -4, -5, -6}</w:t>
      </w:r>
      <w:r w:rsidR="00B6702A">
        <w:rPr>
          <w:rFonts w:ascii="Arial" w:eastAsia="Arial" w:hAnsi="Arial" w:cs="Arial"/>
          <w:color w:val="000000" w:themeColor="text1"/>
        </w:rPr>
        <w:t xml:space="preserve"> and reached to the following agreements.</w:t>
      </w:r>
    </w:p>
    <w:p w14:paraId="19C8D225" w14:textId="3B65B048" w:rsidR="006524A9" w:rsidRPr="00CF2C26" w:rsidRDefault="006524A9" w:rsidP="00407A1F">
      <w:pPr>
        <w:rPr>
          <w:rFonts w:ascii="Arial" w:eastAsia="Arial" w:hAnsi="Arial" w:cs="Arial"/>
          <w:b/>
          <w:bCs/>
          <w:color w:val="000000" w:themeColor="text1"/>
          <w:u w:val="single"/>
        </w:rPr>
      </w:pPr>
      <w:r w:rsidRPr="00CF2C26">
        <w:rPr>
          <w:rFonts w:ascii="Arial" w:eastAsia="Arial" w:hAnsi="Arial" w:cs="Arial"/>
          <w:b/>
          <w:bCs/>
          <w:color w:val="000000" w:themeColor="text1"/>
          <w:u w:val="single"/>
        </w:rPr>
        <w:t>Agreement</w:t>
      </w:r>
      <w:r w:rsidR="00B6702A">
        <w:rPr>
          <w:rFonts w:ascii="Arial" w:eastAsia="Arial" w:hAnsi="Arial" w:cs="Arial"/>
          <w:b/>
          <w:bCs/>
          <w:color w:val="000000" w:themeColor="text1"/>
          <w:u w:val="single"/>
        </w:rPr>
        <w:t>s</w:t>
      </w:r>
      <w:r w:rsidR="00CF2C26">
        <w:rPr>
          <w:rFonts w:ascii="Arial" w:eastAsia="Arial" w:hAnsi="Arial" w:cs="Arial"/>
          <w:b/>
          <w:bCs/>
          <w:color w:val="000000" w:themeColor="text1"/>
          <w:u w:val="single"/>
        </w:rPr>
        <w:t>:</w:t>
      </w:r>
    </w:p>
    <w:p w14:paraId="50A55176" w14:textId="5EF6BEC0" w:rsidR="006524A9" w:rsidRPr="006524A9" w:rsidRDefault="006524A9" w:rsidP="00407A1F">
      <w:pPr>
        <w:rPr>
          <w:rFonts w:ascii="Arial" w:eastAsia="Arial" w:hAnsi="Arial" w:cs="Arial"/>
          <w:b/>
          <w:bCs/>
          <w:color w:val="000000" w:themeColor="text1"/>
          <w:u w:val="single"/>
        </w:rPr>
      </w:pPr>
      <w:r w:rsidRPr="006524A9">
        <w:rPr>
          <w:rFonts w:ascii="Arial" w:eastAsia="Arial" w:hAnsi="Arial" w:cs="Arial"/>
          <w:b/>
          <w:bCs/>
          <w:color w:val="000000" w:themeColor="text1"/>
          <w:u w:val="single"/>
        </w:rPr>
        <w:t xml:space="preserve"># </w:t>
      </w:r>
      <w:r w:rsidR="00975FAA">
        <w:rPr>
          <w:rFonts w:ascii="Arial" w:eastAsia="Arial" w:hAnsi="Arial" w:cs="Arial"/>
          <w:b/>
          <w:bCs/>
          <w:color w:val="000000" w:themeColor="text1"/>
          <w:u w:val="single"/>
        </w:rPr>
        <w:t xml:space="preserve">Absolute </w:t>
      </w:r>
      <w:r w:rsidRPr="006524A9">
        <w:rPr>
          <w:rFonts w:ascii="Arial" w:eastAsia="Arial" w:hAnsi="Arial" w:cs="Arial"/>
          <w:b/>
          <w:bCs/>
          <w:color w:val="000000" w:themeColor="text1"/>
          <w:u w:val="single"/>
        </w:rPr>
        <w:t>RSTD measurement</w:t>
      </w:r>
      <w:r w:rsidR="00975FAA">
        <w:rPr>
          <w:rFonts w:ascii="Arial" w:eastAsia="Arial" w:hAnsi="Arial" w:cs="Arial"/>
          <w:b/>
          <w:bCs/>
          <w:color w:val="000000" w:themeColor="text1"/>
          <w:u w:val="single"/>
        </w:rPr>
        <w:t xml:space="preserve"> report</w:t>
      </w:r>
      <w:r w:rsidR="008120EC">
        <w:rPr>
          <w:rFonts w:ascii="Arial" w:eastAsia="Arial" w:hAnsi="Arial" w:cs="Arial"/>
          <w:b/>
          <w:bCs/>
          <w:color w:val="000000" w:themeColor="text1"/>
          <w:u w:val="single"/>
        </w:rPr>
        <w:t xml:space="preserve"> mapp</w:t>
      </w:r>
      <w:r w:rsidR="00975FAA">
        <w:rPr>
          <w:rFonts w:ascii="Arial" w:eastAsia="Arial" w:hAnsi="Arial" w:cs="Arial"/>
          <w:b/>
          <w:bCs/>
          <w:color w:val="000000" w:themeColor="text1"/>
          <w:u w:val="single"/>
        </w:rPr>
        <w:t>ing</w:t>
      </w:r>
    </w:p>
    <w:p w14:paraId="68901BD8" w14:textId="3543C065" w:rsidR="006524A9" w:rsidRPr="00975FAA" w:rsidRDefault="006524A9" w:rsidP="00407A1F">
      <w:pPr>
        <w:rPr>
          <w:rFonts w:ascii="Arial" w:eastAsia="Arial" w:hAnsi="Arial" w:cs="Arial"/>
          <w:b/>
          <w:bCs/>
          <w:color w:val="000000" w:themeColor="text1"/>
        </w:rPr>
      </w:pPr>
      <w:r w:rsidRPr="00975FAA">
        <w:rPr>
          <w:rFonts w:ascii="Arial" w:eastAsia="Arial" w:hAnsi="Arial" w:cs="Arial"/>
          <w:b/>
          <w:bCs/>
          <w:color w:val="000000" w:themeColor="text1"/>
        </w:rPr>
        <w:t>For k = -3</w:t>
      </w:r>
    </w:p>
    <w:p w14:paraId="0E3CAE39" w14:textId="39C5D15F" w:rsidR="006524A9" w:rsidRDefault="006524A9" w:rsidP="00407A1F">
      <w:pPr>
        <w:rPr>
          <w:rFonts w:ascii="Arial" w:eastAsia="Arial" w:hAnsi="Arial" w:cs="Arial"/>
          <w:color w:val="000000" w:themeColor="text1"/>
        </w:rPr>
      </w:pPr>
      <w:r>
        <w:rPr>
          <w:rFonts w:ascii="Arial" w:eastAsia="Arial" w:hAnsi="Arial" w:cs="Arial"/>
          <w:color w:val="000000" w:themeColor="text1"/>
        </w:rPr>
        <w:t xml:space="preserve">Minimum reported </w:t>
      </w:r>
      <w:r w:rsidR="003D420D">
        <w:rPr>
          <w:rFonts w:ascii="Arial" w:eastAsia="Arial" w:hAnsi="Arial" w:cs="Arial"/>
          <w:color w:val="000000" w:themeColor="text1"/>
        </w:rPr>
        <w:t xml:space="preserve">quantity </w:t>
      </w:r>
      <w:r>
        <w:rPr>
          <w:rFonts w:ascii="Arial" w:eastAsia="Arial" w:hAnsi="Arial" w:cs="Arial"/>
          <w:color w:val="000000" w:themeColor="text1"/>
        </w:rPr>
        <w:t>value</w:t>
      </w:r>
      <w:r w:rsidR="00975FAA">
        <w:rPr>
          <w:rFonts w:ascii="Arial" w:eastAsia="Arial" w:hAnsi="Arial" w:cs="Arial"/>
          <w:color w:val="000000" w:themeColor="text1"/>
        </w:rPr>
        <w:t xml:space="preserve">: </w:t>
      </w:r>
      <w:r w:rsidR="00975FAA" w:rsidRPr="00975FAA">
        <w:rPr>
          <w:rFonts w:ascii="Arial" w:eastAsia="Arial" w:hAnsi="Arial" w:cs="Arial"/>
          <w:color w:val="000000" w:themeColor="text1"/>
        </w:rPr>
        <w:t>RSTD_</w:t>
      </w:r>
      <w:r w:rsidR="00975FAA">
        <w:rPr>
          <w:rFonts w:ascii="Arial" w:eastAsia="Arial" w:hAnsi="Arial" w:cs="Arial"/>
          <w:color w:val="000000" w:themeColor="text1"/>
        </w:rPr>
        <w:t>00000000</w:t>
      </w:r>
    </w:p>
    <w:p w14:paraId="390679A2" w14:textId="08967996" w:rsidR="006524A9" w:rsidRDefault="006524A9" w:rsidP="00407A1F">
      <w:pPr>
        <w:rPr>
          <w:rFonts w:ascii="Arial" w:eastAsia="Arial" w:hAnsi="Arial" w:cs="Arial"/>
          <w:color w:val="000000" w:themeColor="text1"/>
        </w:rPr>
      </w:pPr>
      <w:r>
        <w:rPr>
          <w:rFonts w:ascii="Arial" w:eastAsia="Arial" w:hAnsi="Arial" w:cs="Arial"/>
          <w:color w:val="000000" w:themeColor="text1"/>
        </w:rPr>
        <w:t xml:space="preserve">Maximum </w:t>
      </w:r>
      <w:r w:rsidR="003D420D">
        <w:rPr>
          <w:rFonts w:ascii="Arial" w:eastAsia="Arial" w:hAnsi="Arial" w:cs="Arial"/>
          <w:color w:val="000000" w:themeColor="text1"/>
        </w:rPr>
        <w:t>reported quantity value</w:t>
      </w:r>
      <w:r w:rsidR="00975FAA">
        <w:rPr>
          <w:rFonts w:ascii="Arial" w:eastAsia="Arial" w:hAnsi="Arial" w:cs="Arial"/>
          <w:color w:val="000000" w:themeColor="text1"/>
        </w:rPr>
        <w:t xml:space="preserve">: </w:t>
      </w:r>
      <w:r w:rsidR="00975FAA" w:rsidRPr="00975FAA">
        <w:rPr>
          <w:rFonts w:ascii="Arial" w:eastAsia="Arial" w:hAnsi="Arial" w:cs="Arial"/>
          <w:color w:val="000000" w:themeColor="text1"/>
        </w:rPr>
        <w:t>RSTD_</w:t>
      </w:r>
      <w:r w:rsidR="00975FAA">
        <w:rPr>
          <w:rFonts w:ascii="Arial" w:eastAsia="Arial" w:hAnsi="Arial" w:cs="Arial"/>
          <w:color w:val="000000" w:themeColor="text1"/>
        </w:rPr>
        <w:t>15760385</w:t>
      </w:r>
    </w:p>
    <w:p w14:paraId="31AC621C" w14:textId="09171075" w:rsidR="006524A9" w:rsidRDefault="00844060" w:rsidP="00407A1F">
      <w:pPr>
        <w:rPr>
          <w:rFonts w:ascii="Arial" w:eastAsia="Arial" w:hAnsi="Arial" w:cs="Arial"/>
          <w:color w:val="000000" w:themeColor="text1"/>
        </w:rPr>
      </w:pPr>
      <w:r>
        <w:rPr>
          <w:rFonts w:ascii="Arial" w:eastAsia="Arial" w:hAnsi="Arial" w:cs="Arial"/>
          <w:color w:val="000000" w:themeColor="text1"/>
        </w:rPr>
        <w:t>Total number of reported quantity values</w:t>
      </w:r>
      <w:r w:rsidR="00975FAA">
        <w:rPr>
          <w:rFonts w:ascii="Arial" w:eastAsia="Arial" w:hAnsi="Arial" w:cs="Arial"/>
          <w:color w:val="000000" w:themeColor="text1"/>
        </w:rPr>
        <w:t>: 15760386</w:t>
      </w:r>
    </w:p>
    <w:p w14:paraId="53B92258" w14:textId="77777777" w:rsidR="006524A9" w:rsidRDefault="006524A9" w:rsidP="00407A1F">
      <w:pPr>
        <w:rPr>
          <w:rFonts w:ascii="Arial" w:eastAsia="Arial" w:hAnsi="Arial" w:cs="Arial"/>
          <w:color w:val="000000" w:themeColor="text1"/>
        </w:rPr>
      </w:pPr>
    </w:p>
    <w:p w14:paraId="32DCC589" w14:textId="42C326ED" w:rsidR="006524A9" w:rsidRPr="00975FAA" w:rsidRDefault="006524A9" w:rsidP="00407A1F">
      <w:pPr>
        <w:rPr>
          <w:rFonts w:ascii="Arial" w:eastAsia="Arial" w:hAnsi="Arial" w:cs="Arial"/>
          <w:b/>
          <w:bCs/>
          <w:color w:val="000000" w:themeColor="text1"/>
        </w:rPr>
      </w:pPr>
      <w:r w:rsidRPr="00975FAA">
        <w:rPr>
          <w:rFonts w:ascii="Arial" w:eastAsia="Arial" w:hAnsi="Arial" w:cs="Arial"/>
          <w:b/>
          <w:bCs/>
          <w:color w:val="000000" w:themeColor="text1"/>
        </w:rPr>
        <w:t>For k = -4</w:t>
      </w:r>
    </w:p>
    <w:p w14:paraId="6B4F81AF" w14:textId="672C1345" w:rsidR="003D420D" w:rsidRDefault="003D420D" w:rsidP="003D420D">
      <w:pPr>
        <w:rPr>
          <w:rFonts w:ascii="Arial" w:eastAsia="Arial" w:hAnsi="Arial" w:cs="Arial"/>
          <w:color w:val="000000" w:themeColor="text1"/>
        </w:rPr>
      </w:pPr>
      <w:r>
        <w:rPr>
          <w:rFonts w:ascii="Arial" w:eastAsia="Arial" w:hAnsi="Arial" w:cs="Arial"/>
          <w:color w:val="000000" w:themeColor="text1"/>
        </w:rPr>
        <w:t>Minimum reported quantity value</w:t>
      </w:r>
      <w:r w:rsidR="00975FAA">
        <w:rPr>
          <w:rFonts w:ascii="Arial" w:eastAsia="Arial" w:hAnsi="Arial" w:cs="Arial"/>
          <w:color w:val="000000" w:themeColor="text1"/>
        </w:rPr>
        <w:t xml:space="preserve">: </w:t>
      </w:r>
      <w:r w:rsidR="00975FAA" w:rsidRPr="00975FAA">
        <w:rPr>
          <w:rFonts w:ascii="Arial" w:eastAsia="Arial" w:hAnsi="Arial" w:cs="Arial"/>
          <w:color w:val="000000" w:themeColor="text1"/>
        </w:rPr>
        <w:t>RSTD_</w:t>
      </w:r>
      <w:r w:rsidR="00975FAA">
        <w:rPr>
          <w:rFonts w:ascii="Arial" w:eastAsia="Arial" w:hAnsi="Arial" w:cs="Arial"/>
          <w:color w:val="000000" w:themeColor="text1"/>
        </w:rPr>
        <w:t>00000000</w:t>
      </w:r>
    </w:p>
    <w:p w14:paraId="642EF98D" w14:textId="4755C4B0" w:rsidR="003D420D" w:rsidRDefault="003D420D" w:rsidP="003D420D">
      <w:pPr>
        <w:rPr>
          <w:rFonts w:ascii="Arial" w:eastAsia="Arial" w:hAnsi="Arial" w:cs="Arial"/>
          <w:color w:val="000000" w:themeColor="text1"/>
        </w:rPr>
      </w:pPr>
      <w:r>
        <w:rPr>
          <w:rFonts w:ascii="Arial" w:eastAsia="Arial" w:hAnsi="Arial" w:cs="Arial"/>
          <w:color w:val="000000" w:themeColor="text1"/>
        </w:rPr>
        <w:t>Maximum reported quantity value</w:t>
      </w:r>
      <w:r w:rsidR="00975FAA">
        <w:rPr>
          <w:rFonts w:ascii="Arial" w:eastAsia="Arial" w:hAnsi="Arial" w:cs="Arial"/>
          <w:color w:val="000000" w:themeColor="text1"/>
        </w:rPr>
        <w:t xml:space="preserve">: </w:t>
      </w:r>
      <w:r w:rsidR="00975FAA" w:rsidRPr="00975FAA">
        <w:rPr>
          <w:rFonts w:ascii="Arial" w:eastAsia="Arial" w:hAnsi="Arial" w:cs="Arial"/>
          <w:color w:val="000000" w:themeColor="text1"/>
        </w:rPr>
        <w:t>RSTD_</w:t>
      </w:r>
      <w:r w:rsidR="00975FAA">
        <w:rPr>
          <w:rFonts w:ascii="Arial" w:eastAsia="Arial" w:hAnsi="Arial" w:cs="Arial"/>
          <w:color w:val="000000" w:themeColor="text1"/>
        </w:rPr>
        <w:t>31520769</w:t>
      </w:r>
    </w:p>
    <w:p w14:paraId="01C471FC" w14:textId="6B4877C9" w:rsidR="006524A9" w:rsidRDefault="00844060" w:rsidP="003D420D">
      <w:pPr>
        <w:rPr>
          <w:rFonts w:ascii="Arial" w:eastAsia="Arial" w:hAnsi="Arial" w:cs="Arial"/>
          <w:color w:val="000000" w:themeColor="text1"/>
        </w:rPr>
      </w:pPr>
      <w:r>
        <w:rPr>
          <w:rFonts w:ascii="Arial" w:eastAsia="Arial" w:hAnsi="Arial" w:cs="Arial"/>
          <w:color w:val="000000" w:themeColor="text1"/>
        </w:rPr>
        <w:t>Total number of reported quantity values</w:t>
      </w:r>
      <w:r w:rsidR="00975FAA">
        <w:rPr>
          <w:rFonts w:ascii="Arial" w:eastAsia="Arial" w:hAnsi="Arial" w:cs="Arial"/>
          <w:color w:val="000000" w:themeColor="text1"/>
        </w:rPr>
        <w:t>: 31520770</w:t>
      </w:r>
    </w:p>
    <w:p w14:paraId="1C834A4F" w14:textId="77777777" w:rsidR="006524A9" w:rsidRDefault="006524A9" w:rsidP="00407A1F">
      <w:pPr>
        <w:rPr>
          <w:rFonts w:ascii="Arial" w:eastAsia="Arial" w:hAnsi="Arial" w:cs="Arial"/>
          <w:color w:val="000000" w:themeColor="text1"/>
        </w:rPr>
      </w:pPr>
    </w:p>
    <w:p w14:paraId="0EF44270" w14:textId="0067786B" w:rsidR="006524A9" w:rsidRPr="00975FAA" w:rsidRDefault="006524A9" w:rsidP="00407A1F">
      <w:pPr>
        <w:rPr>
          <w:rFonts w:ascii="Arial" w:eastAsia="Arial" w:hAnsi="Arial" w:cs="Arial"/>
          <w:b/>
          <w:bCs/>
          <w:color w:val="000000" w:themeColor="text1"/>
        </w:rPr>
      </w:pPr>
      <w:r w:rsidRPr="00975FAA">
        <w:rPr>
          <w:rFonts w:ascii="Arial" w:eastAsia="Arial" w:hAnsi="Arial" w:cs="Arial"/>
          <w:b/>
          <w:bCs/>
          <w:color w:val="000000" w:themeColor="text1"/>
        </w:rPr>
        <w:t>For k = -5</w:t>
      </w:r>
    </w:p>
    <w:p w14:paraId="5C989758" w14:textId="16603C60" w:rsidR="003D420D" w:rsidRDefault="003D420D" w:rsidP="003D420D">
      <w:pPr>
        <w:rPr>
          <w:rFonts w:ascii="Arial" w:eastAsia="Arial" w:hAnsi="Arial" w:cs="Arial"/>
          <w:color w:val="000000" w:themeColor="text1"/>
        </w:rPr>
      </w:pPr>
      <w:r>
        <w:rPr>
          <w:rFonts w:ascii="Arial" w:eastAsia="Arial" w:hAnsi="Arial" w:cs="Arial"/>
          <w:color w:val="000000" w:themeColor="text1"/>
        </w:rPr>
        <w:t>Minimum reported quantity value</w:t>
      </w:r>
      <w:r w:rsidR="00975FAA">
        <w:rPr>
          <w:rFonts w:ascii="Arial" w:eastAsia="Arial" w:hAnsi="Arial" w:cs="Arial"/>
          <w:color w:val="000000" w:themeColor="text1"/>
        </w:rPr>
        <w:t xml:space="preserve">: </w:t>
      </w:r>
      <w:r w:rsidR="00975FAA" w:rsidRPr="00975FAA">
        <w:rPr>
          <w:rFonts w:ascii="Arial" w:eastAsia="Arial" w:hAnsi="Arial" w:cs="Arial"/>
          <w:color w:val="000000" w:themeColor="text1"/>
        </w:rPr>
        <w:t>RSTD_</w:t>
      </w:r>
      <w:r w:rsidR="00975FAA">
        <w:rPr>
          <w:rFonts w:ascii="Arial" w:eastAsia="Arial" w:hAnsi="Arial" w:cs="Arial"/>
          <w:color w:val="000000" w:themeColor="text1"/>
        </w:rPr>
        <w:t>00000000</w:t>
      </w:r>
    </w:p>
    <w:p w14:paraId="64F3003B" w14:textId="5F6052AF" w:rsidR="003D420D" w:rsidRDefault="003D420D" w:rsidP="003D420D">
      <w:pPr>
        <w:rPr>
          <w:rFonts w:ascii="Arial" w:eastAsia="Arial" w:hAnsi="Arial" w:cs="Arial"/>
          <w:color w:val="000000" w:themeColor="text1"/>
        </w:rPr>
      </w:pPr>
      <w:r>
        <w:rPr>
          <w:rFonts w:ascii="Arial" w:eastAsia="Arial" w:hAnsi="Arial" w:cs="Arial"/>
          <w:color w:val="000000" w:themeColor="text1"/>
        </w:rPr>
        <w:lastRenderedPageBreak/>
        <w:t>Maximum reported quantity value</w:t>
      </w:r>
      <w:r w:rsidR="00975FAA">
        <w:rPr>
          <w:rFonts w:ascii="Arial" w:eastAsia="Arial" w:hAnsi="Arial" w:cs="Arial"/>
          <w:color w:val="000000" w:themeColor="text1"/>
        </w:rPr>
        <w:t xml:space="preserve">: </w:t>
      </w:r>
      <w:r w:rsidR="00975FAA" w:rsidRPr="00975FAA">
        <w:rPr>
          <w:rFonts w:ascii="Arial" w:eastAsia="Arial" w:hAnsi="Arial" w:cs="Arial"/>
          <w:color w:val="000000" w:themeColor="text1"/>
        </w:rPr>
        <w:t>RSTD_</w:t>
      </w:r>
      <w:r w:rsidR="00975FAA">
        <w:rPr>
          <w:rFonts w:ascii="Arial" w:eastAsia="Arial" w:hAnsi="Arial" w:cs="Arial"/>
          <w:color w:val="000000" w:themeColor="text1"/>
        </w:rPr>
        <w:t>63041537</w:t>
      </w:r>
    </w:p>
    <w:p w14:paraId="53C86F65" w14:textId="0404752F" w:rsidR="006524A9" w:rsidRDefault="00844060" w:rsidP="003D420D">
      <w:pPr>
        <w:rPr>
          <w:rFonts w:ascii="Arial" w:eastAsia="Arial" w:hAnsi="Arial" w:cs="Arial"/>
          <w:color w:val="000000" w:themeColor="text1"/>
        </w:rPr>
      </w:pPr>
      <w:r>
        <w:rPr>
          <w:rFonts w:ascii="Arial" w:eastAsia="Arial" w:hAnsi="Arial" w:cs="Arial"/>
          <w:color w:val="000000" w:themeColor="text1"/>
        </w:rPr>
        <w:t>Total number of reported quantity values</w:t>
      </w:r>
      <w:r w:rsidR="00975FAA">
        <w:rPr>
          <w:rFonts w:ascii="Arial" w:eastAsia="Arial" w:hAnsi="Arial" w:cs="Arial"/>
          <w:color w:val="000000" w:themeColor="text1"/>
        </w:rPr>
        <w:t>: 63041538</w:t>
      </w:r>
    </w:p>
    <w:p w14:paraId="20C31CCB" w14:textId="77777777" w:rsidR="006524A9" w:rsidRDefault="006524A9" w:rsidP="00407A1F">
      <w:pPr>
        <w:rPr>
          <w:rFonts w:ascii="Arial" w:eastAsia="Arial" w:hAnsi="Arial" w:cs="Arial"/>
          <w:color w:val="000000" w:themeColor="text1"/>
        </w:rPr>
      </w:pPr>
    </w:p>
    <w:p w14:paraId="22B5F8EA" w14:textId="73C67D55" w:rsidR="006524A9" w:rsidRPr="00975FAA" w:rsidRDefault="006524A9" w:rsidP="00407A1F">
      <w:pPr>
        <w:rPr>
          <w:rFonts w:ascii="Arial" w:eastAsia="Arial" w:hAnsi="Arial" w:cs="Arial"/>
          <w:b/>
          <w:bCs/>
          <w:color w:val="000000" w:themeColor="text1"/>
        </w:rPr>
      </w:pPr>
      <w:r w:rsidRPr="00975FAA">
        <w:rPr>
          <w:rFonts w:ascii="Arial" w:eastAsia="Arial" w:hAnsi="Arial" w:cs="Arial"/>
          <w:b/>
          <w:bCs/>
          <w:color w:val="000000" w:themeColor="text1"/>
        </w:rPr>
        <w:t>For k = -6</w:t>
      </w:r>
    </w:p>
    <w:p w14:paraId="4DA2DC9D" w14:textId="0FC6BEAA" w:rsidR="003D420D" w:rsidRDefault="003D420D" w:rsidP="003D420D">
      <w:pPr>
        <w:rPr>
          <w:rFonts w:ascii="Arial" w:eastAsia="Arial" w:hAnsi="Arial" w:cs="Arial"/>
          <w:color w:val="000000" w:themeColor="text1"/>
        </w:rPr>
      </w:pPr>
      <w:r>
        <w:rPr>
          <w:rFonts w:ascii="Arial" w:eastAsia="Arial" w:hAnsi="Arial" w:cs="Arial"/>
          <w:color w:val="000000" w:themeColor="text1"/>
        </w:rPr>
        <w:t>Minimum reported quantity value</w:t>
      </w:r>
      <w:r w:rsidR="00975FAA">
        <w:rPr>
          <w:rFonts w:ascii="Arial" w:eastAsia="Arial" w:hAnsi="Arial" w:cs="Arial"/>
          <w:color w:val="000000" w:themeColor="text1"/>
        </w:rPr>
        <w:t xml:space="preserve">: </w:t>
      </w:r>
      <w:r w:rsidR="00975FAA" w:rsidRPr="00975FAA">
        <w:rPr>
          <w:rFonts w:ascii="Arial" w:eastAsia="Arial" w:hAnsi="Arial" w:cs="Arial"/>
          <w:color w:val="000000" w:themeColor="text1"/>
        </w:rPr>
        <w:t>RSTD_</w:t>
      </w:r>
      <w:r w:rsidR="00975FAA">
        <w:rPr>
          <w:rFonts w:ascii="Arial" w:eastAsia="Arial" w:hAnsi="Arial" w:cs="Arial"/>
          <w:color w:val="000000" w:themeColor="text1"/>
        </w:rPr>
        <w:t>000000000</w:t>
      </w:r>
    </w:p>
    <w:p w14:paraId="7BF64BD2" w14:textId="338E2797" w:rsidR="003D420D" w:rsidRDefault="003D420D" w:rsidP="003D420D">
      <w:pPr>
        <w:rPr>
          <w:rFonts w:ascii="Arial" w:eastAsia="Arial" w:hAnsi="Arial" w:cs="Arial"/>
          <w:color w:val="000000" w:themeColor="text1"/>
        </w:rPr>
      </w:pPr>
      <w:r>
        <w:rPr>
          <w:rFonts w:ascii="Arial" w:eastAsia="Arial" w:hAnsi="Arial" w:cs="Arial"/>
          <w:color w:val="000000" w:themeColor="text1"/>
        </w:rPr>
        <w:t>Maximum reported quantity value</w:t>
      </w:r>
      <w:r w:rsidR="00975FAA">
        <w:rPr>
          <w:rFonts w:ascii="Arial" w:eastAsia="Arial" w:hAnsi="Arial" w:cs="Arial"/>
          <w:color w:val="000000" w:themeColor="text1"/>
        </w:rPr>
        <w:t xml:space="preserve">: </w:t>
      </w:r>
      <w:r w:rsidR="00975FAA" w:rsidRPr="00975FAA">
        <w:rPr>
          <w:rFonts w:ascii="Arial" w:eastAsia="Arial" w:hAnsi="Arial" w:cs="Arial"/>
          <w:color w:val="000000" w:themeColor="text1"/>
        </w:rPr>
        <w:t>RSTD_</w:t>
      </w:r>
      <w:r w:rsidR="00975FAA">
        <w:rPr>
          <w:rFonts w:ascii="Arial" w:eastAsia="Arial" w:hAnsi="Arial" w:cs="Arial"/>
          <w:color w:val="000000" w:themeColor="text1"/>
        </w:rPr>
        <w:t>126083073</w:t>
      </w:r>
    </w:p>
    <w:p w14:paraId="7D7C2FFF" w14:textId="5924B46D" w:rsidR="006524A9" w:rsidRDefault="00844060" w:rsidP="003D420D">
      <w:pPr>
        <w:rPr>
          <w:rFonts w:ascii="Arial" w:eastAsia="Arial" w:hAnsi="Arial" w:cs="Arial"/>
          <w:color w:val="000000" w:themeColor="text1"/>
        </w:rPr>
      </w:pPr>
      <w:r>
        <w:rPr>
          <w:rFonts w:ascii="Arial" w:eastAsia="Arial" w:hAnsi="Arial" w:cs="Arial"/>
          <w:color w:val="000000" w:themeColor="text1"/>
        </w:rPr>
        <w:t>Total number of reported quantity values: 126083074</w:t>
      </w:r>
    </w:p>
    <w:p w14:paraId="38DBA29A" w14:textId="77777777" w:rsidR="00975FAA" w:rsidRDefault="00975FAA" w:rsidP="003D420D">
      <w:pPr>
        <w:rPr>
          <w:rFonts w:ascii="Arial" w:eastAsia="Arial" w:hAnsi="Arial" w:cs="Arial"/>
          <w:color w:val="000000" w:themeColor="text1"/>
        </w:rPr>
      </w:pPr>
    </w:p>
    <w:p w14:paraId="1733DCB0" w14:textId="07C20A1E" w:rsidR="00975FAA" w:rsidRPr="006524A9" w:rsidRDefault="00975FAA" w:rsidP="00975FAA">
      <w:pPr>
        <w:rPr>
          <w:rFonts w:ascii="Arial" w:eastAsia="Arial" w:hAnsi="Arial" w:cs="Arial"/>
          <w:b/>
          <w:bCs/>
          <w:color w:val="000000" w:themeColor="text1"/>
          <w:u w:val="single"/>
        </w:rPr>
      </w:pPr>
      <w:r w:rsidRPr="006524A9">
        <w:rPr>
          <w:rFonts w:ascii="Arial" w:eastAsia="Arial" w:hAnsi="Arial" w:cs="Arial"/>
          <w:b/>
          <w:bCs/>
          <w:color w:val="000000" w:themeColor="text1"/>
          <w:u w:val="single"/>
        </w:rPr>
        <w:t xml:space="preserve"># </w:t>
      </w:r>
      <w:r>
        <w:rPr>
          <w:rFonts w:ascii="Arial" w:eastAsia="Arial" w:hAnsi="Arial" w:cs="Arial"/>
          <w:b/>
          <w:bCs/>
          <w:color w:val="000000" w:themeColor="text1"/>
          <w:u w:val="single"/>
        </w:rPr>
        <w:t xml:space="preserve">Differential </w:t>
      </w:r>
      <w:r w:rsidRPr="006524A9">
        <w:rPr>
          <w:rFonts w:ascii="Arial" w:eastAsia="Arial" w:hAnsi="Arial" w:cs="Arial"/>
          <w:b/>
          <w:bCs/>
          <w:color w:val="000000" w:themeColor="text1"/>
          <w:u w:val="single"/>
        </w:rPr>
        <w:t>RSTD measurement</w:t>
      </w:r>
      <w:r>
        <w:rPr>
          <w:rFonts w:ascii="Arial" w:eastAsia="Arial" w:hAnsi="Arial" w:cs="Arial"/>
          <w:b/>
          <w:bCs/>
          <w:color w:val="000000" w:themeColor="text1"/>
          <w:u w:val="single"/>
        </w:rPr>
        <w:t xml:space="preserve"> report</w:t>
      </w:r>
      <w:r w:rsidR="008120EC">
        <w:rPr>
          <w:rFonts w:ascii="Arial" w:eastAsia="Arial" w:hAnsi="Arial" w:cs="Arial"/>
          <w:b/>
          <w:bCs/>
          <w:color w:val="000000" w:themeColor="text1"/>
          <w:u w:val="single"/>
        </w:rPr>
        <w:t xml:space="preserve"> mapp</w:t>
      </w:r>
      <w:r>
        <w:rPr>
          <w:rFonts w:ascii="Arial" w:eastAsia="Arial" w:hAnsi="Arial" w:cs="Arial"/>
          <w:b/>
          <w:bCs/>
          <w:color w:val="000000" w:themeColor="text1"/>
          <w:u w:val="single"/>
        </w:rPr>
        <w:t>ing</w:t>
      </w:r>
    </w:p>
    <w:p w14:paraId="3BA610A6" w14:textId="77777777" w:rsidR="00975FAA" w:rsidRPr="00975FAA" w:rsidRDefault="00975FAA" w:rsidP="00975FAA">
      <w:pPr>
        <w:rPr>
          <w:rFonts w:ascii="Arial" w:eastAsia="Arial" w:hAnsi="Arial" w:cs="Arial"/>
          <w:b/>
          <w:bCs/>
          <w:color w:val="000000" w:themeColor="text1"/>
        </w:rPr>
      </w:pPr>
      <w:r w:rsidRPr="00975FAA">
        <w:rPr>
          <w:rFonts w:ascii="Arial" w:eastAsia="Arial" w:hAnsi="Arial" w:cs="Arial"/>
          <w:b/>
          <w:bCs/>
          <w:color w:val="000000" w:themeColor="text1"/>
        </w:rPr>
        <w:t>For k = -3</w:t>
      </w:r>
    </w:p>
    <w:p w14:paraId="6CD9796F" w14:textId="40EE5787" w:rsidR="00975FAA" w:rsidRDefault="00975FAA" w:rsidP="00975FAA">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00844060" w:rsidRPr="00844060">
        <w:rPr>
          <w:rFonts w:ascii="Arial" w:eastAsia="Arial" w:hAnsi="Arial" w:cs="Arial"/>
          <w:color w:val="000000" w:themeColor="text1"/>
        </w:rPr>
        <w:t>DIFFRSTD_0000</w:t>
      </w:r>
      <w:r w:rsidR="00844060">
        <w:rPr>
          <w:rFonts w:ascii="Arial" w:eastAsia="Arial" w:hAnsi="Arial" w:cs="Arial"/>
          <w:color w:val="000000" w:themeColor="text1"/>
        </w:rPr>
        <w:t>0</w:t>
      </w:r>
    </w:p>
    <w:p w14:paraId="6E147BF3" w14:textId="76B497B1" w:rsidR="00975FAA" w:rsidRDefault="00975FAA" w:rsidP="00975FAA">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00844060" w:rsidRPr="00844060">
        <w:rPr>
          <w:rFonts w:ascii="Arial" w:eastAsia="Arial" w:hAnsi="Arial" w:cs="Arial"/>
          <w:color w:val="000000" w:themeColor="text1"/>
        </w:rPr>
        <w:t>DIFFRSTD_</w:t>
      </w:r>
      <w:r w:rsidR="00844060">
        <w:rPr>
          <w:rFonts w:ascii="Arial" w:eastAsia="Arial" w:hAnsi="Arial" w:cs="Arial"/>
          <w:color w:val="000000" w:themeColor="text1"/>
        </w:rPr>
        <w:t>65529</w:t>
      </w:r>
    </w:p>
    <w:p w14:paraId="22E41762" w14:textId="18055F57" w:rsidR="00975FAA" w:rsidRDefault="00844060" w:rsidP="00975FAA">
      <w:pPr>
        <w:rPr>
          <w:rFonts w:ascii="Arial" w:eastAsia="Arial" w:hAnsi="Arial" w:cs="Arial"/>
          <w:color w:val="000000" w:themeColor="text1"/>
        </w:rPr>
      </w:pPr>
      <w:r>
        <w:rPr>
          <w:rFonts w:ascii="Arial" w:eastAsia="Arial" w:hAnsi="Arial" w:cs="Arial"/>
          <w:color w:val="000000" w:themeColor="text1"/>
        </w:rPr>
        <w:t>Total number of reported quantity values</w:t>
      </w:r>
      <w:r w:rsidR="00975FAA">
        <w:rPr>
          <w:rFonts w:ascii="Arial" w:eastAsia="Arial" w:hAnsi="Arial" w:cs="Arial"/>
          <w:color w:val="000000" w:themeColor="text1"/>
        </w:rPr>
        <w:t xml:space="preserve">: </w:t>
      </w:r>
      <w:r>
        <w:rPr>
          <w:rFonts w:ascii="Arial" w:eastAsia="Arial" w:hAnsi="Arial" w:cs="Arial"/>
          <w:color w:val="000000" w:themeColor="text1"/>
        </w:rPr>
        <w:t>65530</w:t>
      </w:r>
    </w:p>
    <w:p w14:paraId="2361D90E" w14:textId="77777777" w:rsidR="00975FAA" w:rsidRDefault="00975FAA" w:rsidP="00975FAA">
      <w:pPr>
        <w:rPr>
          <w:rFonts w:ascii="Arial" w:eastAsia="Arial" w:hAnsi="Arial" w:cs="Arial"/>
          <w:color w:val="000000" w:themeColor="text1"/>
        </w:rPr>
      </w:pPr>
    </w:p>
    <w:p w14:paraId="7BD0A860" w14:textId="77777777" w:rsidR="00975FAA" w:rsidRPr="00975FAA" w:rsidRDefault="00975FAA" w:rsidP="00975FAA">
      <w:pPr>
        <w:rPr>
          <w:rFonts w:ascii="Arial" w:eastAsia="Arial" w:hAnsi="Arial" w:cs="Arial"/>
          <w:b/>
          <w:bCs/>
          <w:color w:val="000000" w:themeColor="text1"/>
        </w:rPr>
      </w:pPr>
      <w:r w:rsidRPr="00975FAA">
        <w:rPr>
          <w:rFonts w:ascii="Arial" w:eastAsia="Arial" w:hAnsi="Arial" w:cs="Arial"/>
          <w:b/>
          <w:bCs/>
          <w:color w:val="000000" w:themeColor="text1"/>
        </w:rPr>
        <w:t>For k = -4</w:t>
      </w:r>
    </w:p>
    <w:p w14:paraId="5A50715C" w14:textId="3B348F81" w:rsidR="00844060" w:rsidRDefault="00844060" w:rsidP="00844060">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Pr="00844060">
        <w:rPr>
          <w:rFonts w:ascii="Arial" w:eastAsia="Arial" w:hAnsi="Arial" w:cs="Arial"/>
          <w:color w:val="000000" w:themeColor="text1"/>
        </w:rPr>
        <w:t>DIFFRSTD_0000</w:t>
      </w:r>
      <w:r>
        <w:rPr>
          <w:rFonts w:ascii="Arial" w:eastAsia="Arial" w:hAnsi="Arial" w:cs="Arial"/>
          <w:color w:val="000000" w:themeColor="text1"/>
        </w:rPr>
        <w:t>00</w:t>
      </w:r>
    </w:p>
    <w:p w14:paraId="5B19AB50" w14:textId="67F251F6" w:rsidR="00844060" w:rsidRDefault="00844060" w:rsidP="00844060">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Pr="00844060">
        <w:rPr>
          <w:rFonts w:ascii="Arial" w:eastAsia="Arial" w:hAnsi="Arial" w:cs="Arial"/>
          <w:color w:val="000000" w:themeColor="text1"/>
        </w:rPr>
        <w:t>DIFFRSTD_</w:t>
      </w:r>
      <w:r>
        <w:rPr>
          <w:rFonts w:ascii="Arial" w:eastAsia="Arial" w:hAnsi="Arial" w:cs="Arial"/>
          <w:color w:val="000000" w:themeColor="text1"/>
        </w:rPr>
        <w:t>131057</w:t>
      </w:r>
    </w:p>
    <w:p w14:paraId="554C45BC" w14:textId="03BD8315" w:rsidR="00975FAA" w:rsidRDefault="00844060" w:rsidP="00844060">
      <w:pPr>
        <w:rPr>
          <w:rFonts w:ascii="Arial" w:eastAsia="Arial" w:hAnsi="Arial" w:cs="Arial"/>
          <w:color w:val="000000" w:themeColor="text1"/>
        </w:rPr>
      </w:pPr>
      <w:r>
        <w:rPr>
          <w:rFonts w:ascii="Arial" w:eastAsia="Arial" w:hAnsi="Arial" w:cs="Arial"/>
          <w:color w:val="000000" w:themeColor="text1"/>
        </w:rPr>
        <w:t>Total number of reported quantity values: 131058</w:t>
      </w:r>
    </w:p>
    <w:p w14:paraId="6A1C1DBA" w14:textId="77777777" w:rsidR="00975FAA" w:rsidRDefault="00975FAA" w:rsidP="00975FAA">
      <w:pPr>
        <w:rPr>
          <w:rFonts w:ascii="Arial" w:eastAsia="Arial" w:hAnsi="Arial" w:cs="Arial"/>
          <w:color w:val="000000" w:themeColor="text1"/>
        </w:rPr>
      </w:pPr>
    </w:p>
    <w:p w14:paraId="53AD6001" w14:textId="77777777" w:rsidR="00975FAA" w:rsidRPr="00975FAA" w:rsidRDefault="00975FAA" w:rsidP="00975FAA">
      <w:pPr>
        <w:rPr>
          <w:rFonts w:ascii="Arial" w:eastAsia="Arial" w:hAnsi="Arial" w:cs="Arial"/>
          <w:b/>
          <w:bCs/>
          <w:color w:val="000000" w:themeColor="text1"/>
        </w:rPr>
      </w:pPr>
      <w:r w:rsidRPr="00975FAA">
        <w:rPr>
          <w:rFonts w:ascii="Arial" w:eastAsia="Arial" w:hAnsi="Arial" w:cs="Arial"/>
          <w:b/>
          <w:bCs/>
          <w:color w:val="000000" w:themeColor="text1"/>
        </w:rPr>
        <w:t>For k = -5</w:t>
      </w:r>
    </w:p>
    <w:p w14:paraId="3D48F4BC" w14:textId="74B53AE8" w:rsidR="00975FAA" w:rsidRDefault="00975FAA" w:rsidP="00975FAA">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00941D85" w:rsidRPr="00844060">
        <w:rPr>
          <w:rFonts w:ascii="Arial" w:eastAsia="Arial" w:hAnsi="Arial" w:cs="Arial"/>
          <w:color w:val="000000" w:themeColor="text1"/>
        </w:rPr>
        <w:t>DIFFRSTD</w:t>
      </w:r>
      <w:r w:rsidR="00941D85" w:rsidRPr="00975FAA">
        <w:rPr>
          <w:rFonts w:ascii="Arial" w:eastAsia="Arial" w:hAnsi="Arial" w:cs="Arial"/>
          <w:color w:val="000000" w:themeColor="text1"/>
        </w:rPr>
        <w:t xml:space="preserve"> </w:t>
      </w:r>
      <w:r w:rsidRPr="00975FAA">
        <w:rPr>
          <w:rFonts w:ascii="Arial" w:eastAsia="Arial" w:hAnsi="Arial" w:cs="Arial"/>
          <w:color w:val="000000" w:themeColor="text1"/>
        </w:rPr>
        <w:t>_</w:t>
      </w:r>
      <w:r w:rsidR="00D375C1">
        <w:rPr>
          <w:rFonts w:ascii="Arial" w:eastAsia="Arial" w:hAnsi="Arial" w:cs="Arial"/>
          <w:color w:val="000000" w:themeColor="text1"/>
        </w:rPr>
        <w:t>000000</w:t>
      </w:r>
    </w:p>
    <w:p w14:paraId="32E19921" w14:textId="74BB9E1A" w:rsidR="00975FAA" w:rsidRDefault="00975FAA" w:rsidP="00975FAA">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00941D85" w:rsidRPr="00844060">
        <w:rPr>
          <w:rFonts w:ascii="Arial" w:eastAsia="Arial" w:hAnsi="Arial" w:cs="Arial"/>
          <w:color w:val="000000" w:themeColor="text1"/>
        </w:rPr>
        <w:t>DIFFRSTD</w:t>
      </w:r>
      <w:r w:rsidR="00941D85" w:rsidRPr="00975FAA">
        <w:rPr>
          <w:rFonts w:ascii="Arial" w:eastAsia="Arial" w:hAnsi="Arial" w:cs="Arial"/>
          <w:color w:val="000000" w:themeColor="text1"/>
        </w:rPr>
        <w:t xml:space="preserve"> </w:t>
      </w:r>
      <w:r w:rsidRPr="00975FAA">
        <w:rPr>
          <w:rFonts w:ascii="Arial" w:eastAsia="Arial" w:hAnsi="Arial" w:cs="Arial"/>
          <w:color w:val="000000" w:themeColor="text1"/>
        </w:rPr>
        <w:t>_</w:t>
      </w:r>
      <w:r w:rsidR="00D375C1">
        <w:rPr>
          <w:rFonts w:ascii="Arial" w:eastAsia="Arial" w:hAnsi="Arial" w:cs="Arial"/>
          <w:color w:val="000000" w:themeColor="text1"/>
        </w:rPr>
        <w:t>262113</w:t>
      </w:r>
    </w:p>
    <w:p w14:paraId="13BC4FBF" w14:textId="6EBFA087" w:rsidR="00975FAA" w:rsidRDefault="00844060" w:rsidP="00975FAA">
      <w:pPr>
        <w:rPr>
          <w:rFonts w:ascii="Arial" w:eastAsia="Arial" w:hAnsi="Arial" w:cs="Arial"/>
          <w:color w:val="000000" w:themeColor="text1"/>
        </w:rPr>
      </w:pPr>
      <w:r>
        <w:rPr>
          <w:rFonts w:ascii="Arial" w:eastAsia="Arial" w:hAnsi="Arial" w:cs="Arial"/>
          <w:color w:val="000000" w:themeColor="text1"/>
        </w:rPr>
        <w:t>Total n</w:t>
      </w:r>
      <w:r w:rsidR="00975FAA">
        <w:rPr>
          <w:rFonts w:ascii="Arial" w:eastAsia="Arial" w:hAnsi="Arial" w:cs="Arial"/>
          <w:color w:val="000000" w:themeColor="text1"/>
        </w:rPr>
        <w:t xml:space="preserve">umber of </w:t>
      </w:r>
      <w:r>
        <w:rPr>
          <w:rFonts w:ascii="Arial" w:eastAsia="Arial" w:hAnsi="Arial" w:cs="Arial"/>
          <w:color w:val="000000" w:themeColor="text1"/>
        </w:rPr>
        <w:t xml:space="preserve">reported quantity </w:t>
      </w:r>
      <w:r w:rsidR="00975FAA">
        <w:rPr>
          <w:rFonts w:ascii="Arial" w:eastAsia="Arial" w:hAnsi="Arial" w:cs="Arial"/>
          <w:color w:val="000000" w:themeColor="text1"/>
        </w:rPr>
        <w:t xml:space="preserve">values: </w:t>
      </w:r>
      <w:r w:rsidR="00D375C1">
        <w:rPr>
          <w:rFonts w:ascii="Arial" w:eastAsia="Arial" w:hAnsi="Arial" w:cs="Arial"/>
          <w:color w:val="000000" w:themeColor="text1"/>
        </w:rPr>
        <w:t>262114</w:t>
      </w:r>
    </w:p>
    <w:p w14:paraId="3A4C142D" w14:textId="77777777" w:rsidR="00975FAA" w:rsidRDefault="00975FAA" w:rsidP="00975FAA">
      <w:pPr>
        <w:rPr>
          <w:rFonts w:ascii="Arial" w:eastAsia="Arial" w:hAnsi="Arial" w:cs="Arial"/>
          <w:color w:val="000000" w:themeColor="text1"/>
        </w:rPr>
      </w:pPr>
    </w:p>
    <w:p w14:paraId="13AEC842" w14:textId="77777777" w:rsidR="00975FAA" w:rsidRPr="00975FAA" w:rsidRDefault="00975FAA" w:rsidP="00975FAA">
      <w:pPr>
        <w:rPr>
          <w:rFonts w:ascii="Arial" w:eastAsia="Arial" w:hAnsi="Arial" w:cs="Arial"/>
          <w:b/>
          <w:bCs/>
          <w:color w:val="000000" w:themeColor="text1"/>
        </w:rPr>
      </w:pPr>
      <w:r w:rsidRPr="00975FAA">
        <w:rPr>
          <w:rFonts w:ascii="Arial" w:eastAsia="Arial" w:hAnsi="Arial" w:cs="Arial"/>
          <w:b/>
          <w:bCs/>
          <w:color w:val="000000" w:themeColor="text1"/>
        </w:rPr>
        <w:t>For k = -6</w:t>
      </w:r>
    </w:p>
    <w:p w14:paraId="33455183" w14:textId="0AA27563" w:rsidR="00975FAA" w:rsidRDefault="00975FAA" w:rsidP="00975FAA">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00941D85" w:rsidRPr="00844060">
        <w:rPr>
          <w:rFonts w:ascii="Arial" w:eastAsia="Arial" w:hAnsi="Arial" w:cs="Arial"/>
          <w:color w:val="000000" w:themeColor="text1"/>
        </w:rPr>
        <w:t>DIFFRSTD</w:t>
      </w:r>
      <w:r w:rsidR="00941D85" w:rsidRPr="00975FAA">
        <w:rPr>
          <w:rFonts w:ascii="Arial" w:eastAsia="Arial" w:hAnsi="Arial" w:cs="Arial"/>
          <w:color w:val="000000" w:themeColor="text1"/>
        </w:rPr>
        <w:t xml:space="preserve"> </w:t>
      </w:r>
      <w:r w:rsidRPr="00975FAA">
        <w:rPr>
          <w:rFonts w:ascii="Arial" w:eastAsia="Arial" w:hAnsi="Arial" w:cs="Arial"/>
          <w:color w:val="000000" w:themeColor="text1"/>
        </w:rPr>
        <w:t>_</w:t>
      </w:r>
      <w:r>
        <w:rPr>
          <w:rFonts w:ascii="Arial" w:eastAsia="Arial" w:hAnsi="Arial" w:cs="Arial"/>
          <w:color w:val="000000" w:themeColor="text1"/>
        </w:rPr>
        <w:t>000000000</w:t>
      </w:r>
    </w:p>
    <w:p w14:paraId="0554D7A6" w14:textId="1E5076DA" w:rsidR="00975FAA" w:rsidRDefault="00975FAA" w:rsidP="00975FAA">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00941D85" w:rsidRPr="00844060">
        <w:rPr>
          <w:rFonts w:ascii="Arial" w:eastAsia="Arial" w:hAnsi="Arial" w:cs="Arial"/>
          <w:color w:val="000000" w:themeColor="text1"/>
        </w:rPr>
        <w:t>DIFFRSTD</w:t>
      </w:r>
      <w:r w:rsidR="00941D85" w:rsidRPr="00975FAA">
        <w:rPr>
          <w:rFonts w:ascii="Arial" w:eastAsia="Arial" w:hAnsi="Arial" w:cs="Arial"/>
          <w:color w:val="000000" w:themeColor="text1"/>
        </w:rPr>
        <w:t xml:space="preserve"> </w:t>
      </w:r>
      <w:r w:rsidRPr="00975FAA">
        <w:rPr>
          <w:rFonts w:ascii="Arial" w:eastAsia="Arial" w:hAnsi="Arial" w:cs="Arial"/>
          <w:color w:val="000000" w:themeColor="text1"/>
        </w:rPr>
        <w:t>_</w:t>
      </w:r>
      <w:r w:rsidR="00D375C1">
        <w:rPr>
          <w:rFonts w:ascii="Arial" w:eastAsia="Arial" w:hAnsi="Arial" w:cs="Arial"/>
          <w:color w:val="000000" w:themeColor="text1"/>
        </w:rPr>
        <w:t>524225</w:t>
      </w:r>
    </w:p>
    <w:p w14:paraId="74024C3E" w14:textId="7405D58E" w:rsidR="00975FAA" w:rsidRDefault="00844060" w:rsidP="003D420D">
      <w:pPr>
        <w:rPr>
          <w:rFonts w:ascii="Arial" w:eastAsia="Arial" w:hAnsi="Arial" w:cs="Arial"/>
          <w:color w:val="000000" w:themeColor="text1"/>
        </w:rPr>
      </w:pPr>
      <w:r>
        <w:rPr>
          <w:rFonts w:ascii="Arial" w:eastAsia="Arial" w:hAnsi="Arial" w:cs="Arial"/>
          <w:color w:val="000000" w:themeColor="text1"/>
        </w:rPr>
        <w:t xml:space="preserve">Total number of reported quantity values: </w:t>
      </w:r>
      <w:r w:rsidR="00D375C1">
        <w:rPr>
          <w:rFonts w:ascii="Arial" w:eastAsia="Arial" w:hAnsi="Arial" w:cs="Arial"/>
          <w:color w:val="000000" w:themeColor="text1"/>
        </w:rPr>
        <w:t>524226</w:t>
      </w:r>
    </w:p>
    <w:p w14:paraId="436FA266" w14:textId="77777777" w:rsidR="008120EC" w:rsidRDefault="008120EC" w:rsidP="003D420D">
      <w:pPr>
        <w:rPr>
          <w:rFonts w:ascii="Arial" w:eastAsia="Arial" w:hAnsi="Arial" w:cs="Arial"/>
          <w:color w:val="000000" w:themeColor="text1"/>
        </w:rPr>
      </w:pPr>
    </w:p>
    <w:p w14:paraId="2568EDAA" w14:textId="147E3E86" w:rsidR="008120EC" w:rsidRPr="006524A9" w:rsidRDefault="008120EC" w:rsidP="008120EC">
      <w:pPr>
        <w:rPr>
          <w:rFonts w:ascii="Arial" w:eastAsia="Arial" w:hAnsi="Arial" w:cs="Arial"/>
          <w:b/>
          <w:bCs/>
          <w:color w:val="000000" w:themeColor="text1"/>
          <w:u w:val="single"/>
        </w:rPr>
      </w:pPr>
      <w:r w:rsidRPr="006524A9">
        <w:rPr>
          <w:rFonts w:ascii="Arial" w:eastAsia="Arial" w:hAnsi="Arial" w:cs="Arial"/>
          <w:b/>
          <w:bCs/>
          <w:color w:val="000000" w:themeColor="text1"/>
          <w:u w:val="single"/>
        </w:rPr>
        <w:t xml:space="preserve"># </w:t>
      </w:r>
      <w:r>
        <w:rPr>
          <w:rFonts w:ascii="Arial" w:eastAsia="Arial" w:hAnsi="Arial" w:cs="Arial"/>
          <w:b/>
          <w:bCs/>
          <w:color w:val="000000" w:themeColor="text1"/>
          <w:u w:val="single"/>
        </w:rPr>
        <w:t xml:space="preserve">Additional path report mapping for </w:t>
      </w:r>
      <w:r w:rsidRPr="006524A9">
        <w:rPr>
          <w:rFonts w:ascii="Arial" w:eastAsia="Arial" w:hAnsi="Arial" w:cs="Arial"/>
          <w:b/>
          <w:bCs/>
          <w:color w:val="000000" w:themeColor="text1"/>
          <w:u w:val="single"/>
        </w:rPr>
        <w:t>RSTD measurement</w:t>
      </w:r>
    </w:p>
    <w:p w14:paraId="45724F3A" w14:textId="77777777" w:rsidR="008120EC" w:rsidRPr="00975FAA" w:rsidRDefault="008120EC" w:rsidP="008120EC">
      <w:pPr>
        <w:rPr>
          <w:rFonts w:ascii="Arial" w:eastAsia="Arial" w:hAnsi="Arial" w:cs="Arial"/>
          <w:b/>
          <w:bCs/>
          <w:color w:val="000000" w:themeColor="text1"/>
        </w:rPr>
      </w:pPr>
      <w:r w:rsidRPr="00975FAA">
        <w:rPr>
          <w:rFonts w:ascii="Arial" w:eastAsia="Arial" w:hAnsi="Arial" w:cs="Arial"/>
          <w:b/>
          <w:bCs/>
          <w:color w:val="000000" w:themeColor="text1"/>
        </w:rPr>
        <w:t>For k = -3</w:t>
      </w:r>
    </w:p>
    <w:p w14:paraId="4D562DF3" w14:textId="2334260D" w:rsidR="008120EC" w:rsidRDefault="008120EC" w:rsidP="008120EC">
      <w:pPr>
        <w:rPr>
          <w:rFonts w:ascii="Arial" w:eastAsia="Arial" w:hAnsi="Arial" w:cs="Arial"/>
          <w:color w:val="000000" w:themeColor="text1"/>
        </w:rPr>
      </w:pPr>
      <w:r>
        <w:rPr>
          <w:rFonts w:ascii="Arial" w:eastAsia="Arial" w:hAnsi="Arial" w:cs="Arial"/>
          <w:color w:val="000000" w:themeColor="text1"/>
        </w:rPr>
        <w:t>Minimum reported quantity value: path</w:t>
      </w:r>
      <w:r w:rsidRPr="00844060">
        <w:rPr>
          <w:rFonts w:ascii="Arial" w:eastAsia="Arial" w:hAnsi="Arial" w:cs="Arial"/>
          <w:color w:val="000000" w:themeColor="text1"/>
        </w:rPr>
        <w:t>_0000</w:t>
      </w:r>
      <w:r>
        <w:rPr>
          <w:rFonts w:ascii="Arial" w:eastAsia="Arial" w:hAnsi="Arial" w:cs="Arial"/>
          <w:color w:val="000000" w:themeColor="text1"/>
        </w:rPr>
        <w:t>0</w:t>
      </w:r>
      <w:r w:rsidR="00F06929">
        <w:rPr>
          <w:rFonts w:ascii="Arial" w:eastAsia="Arial" w:hAnsi="Arial" w:cs="Arial"/>
          <w:color w:val="000000" w:themeColor="text1"/>
        </w:rPr>
        <w:t>0</w:t>
      </w:r>
    </w:p>
    <w:p w14:paraId="7E2DA0DC" w14:textId="587F262C" w:rsidR="008120EC" w:rsidRDefault="008120EC" w:rsidP="008120EC">
      <w:pPr>
        <w:rPr>
          <w:rFonts w:ascii="Arial" w:eastAsia="Arial" w:hAnsi="Arial" w:cs="Arial"/>
          <w:color w:val="000000" w:themeColor="text1"/>
        </w:rPr>
      </w:pPr>
      <w:r>
        <w:rPr>
          <w:rFonts w:ascii="Arial" w:eastAsia="Arial" w:hAnsi="Arial" w:cs="Arial"/>
          <w:color w:val="000000" w:themeColor="text1"/>
        </w:rPr>
        <w:t>Maximum reported quantity value: path</w:t>
      </w:r>
      <w:r w:rsidRPr="00844060">
        <w:rPr>
          <w:rFonts w:ascii="Arial" w:eastAsia="Arial" w:hAnsi="Arial" w:cs="Arial"/>
          <w:color w:val="000000" w:themeColor="text1"/>
        </w:rPr>
        <w:t>_</w:t>
      </w:r>
      <w:r>
        <w:rPr>
          <w:rFonts w:ascii="Arial" w:eastAsia="Arial" w:hAnsi="Arial" w:cs="Arial"/>
          <w:color w:val="000000" w:themeColor="text1"/>
        </w:rPr>
        <w:t>130801</w:t>
      </w:r>
    </w:p>
    <w:p w14:paraId="3781131B" w14:textId="7B786F0F" w:rsidR="008120EC" w:rsidRDefault="008120EC" w:rsidP="008120EC">
      <w:pPr>
        <w:rPr>
          <w:rFonts w:ascii="Arial" w:eastAsia="Arial" w:hAnsi="Arial" w:cs="Arial"/>
          <w:color w:val="000000" w:themeColor="text1"/>
        </w:rPr>
      </w:pPr>
      <w:r>
        <w:rPr>
          <w:rFonts w:ascii="Arial" w:eastAsia="Arial" w:hAnsi="Arial" w:cs="Arial"/>
          <w:color w:val="000000" w:themeColor="text1"/>
        </w:rPr>
        <w:t>Total number of reported quantity values: 130802</w:t>
      </w:r>
    </w:p>
    <w:p w14:paraId="6DC6BDF6" w14:textId="77777777" w:rsidR="008120EC" w:rsidRDefault="008120EC" w:rsidP="008120EC">
      <w:pPr>
        <w:rPr>
          <w:rFonts w:ascii="Arial" w:eastAsia="Arial" w:hAnsi="Arial" w:cs="Arial"/>
          <w:color w:val="000000" w:themeColor="text1"/>
        </w:rPr>
      </w:pPr>
    </w:p>
    <w:p w14:paraId="7C726752" w14:textId="77777777" w:rsidR="008120EC" w:rsidRPr="00975FAA" w:rsidRDefault="008120EC" w:rsidP="008120EC">
      <w:pPr>
        <w:rPr>
          <w:rFonts w:ascii="Arial" w:eastAsia="Arial" w:hAnsi="Arial" w:cs="Arial"/>
          <w:b/>
          <w:bCs/>
          <w:color w:val="000000" w:themeColor="text1"/>
        </w:rPr>
      </w:pPr>
      <w:r w:rsidRPr="00975FAA">
        <w:rPr>
          <w:rFonts w:ascii="Arial" w:eastAsia="Arial" w:hAnsi="Arial" w:cs="Arial"/>
          <w:b/>
          <w:bCs/>
          <w:color w:val="000000" w:themeColor="text1"/>
        </w:rPr>
        <w:t>For k = -4</w:t>
      </w:r>
    </w:p>
    <w:p w14:paraId="2DF67017" w14:textId="71F179E4" w:rsidR="008120EC" w:rsidRDefault="008120EC" w:rsidP="008120EC">
      <w:pPr>
        <w:rPr>
          <w:rFonts w:ascii="Arial" w:eastAsia="Arial" w:hAnsi="Arial" w:cs="Arial"/>
          <w:color w:val="000000" w:themeColor="text1"/>
        </w:rPr>
      </w:pPr>
      <w:r>
        <w:rPr>
          <w:rFonts w:ascii="Arial" w:eastAsia="Arial" w:hAnsi="Arial" w:cs="Arial"/>
          <w:color w:val="000000" w:themeColor="text1"/>
        </w:rPr>
        <w:t>Minimum reported quantity value: path</w:t>
      </w:r>
      <w:r w:rsidRPr="00844060">
        <w:rPr>
          <w:rFonts w:ascii="Arial" w:eastAsia="Arial" w:hAnsi="Arial" w:cs="Arial"/>
          <w:color w:val="000000" w:themeColor="text1"/>
        </w:rPr>
        <w:t>_0000</w:t>
      </w:r>
      <w:r>
        <w:rPr>
          <w:rFonts w:ascii="Arial" w:eastAsia="Arial" w:hAnsi="Arial" w:cs="Arial"/>
          <w:color w:val="000000" w:themeColor="text1"/>
        </w:rPr>
        <w:t>00</w:t>
      </w:r>
    </w:p>
    <w:p w14:paraId="6236FFF0" w14:textId="0619D9ED" w:rsidR="008120EC" w:rsidRDefault="008120EC" w:rsidP="008120EC">
      <w:pPr>
        <w:rPr>
          <w:rFonts w:ascii="Arial" w:eastAsia="Arial" w:hAnsi="Arial" w:cs="Arial"/>
          <w:color w:val="000000" w:themeColor="text1"/>
        </w:rPr>
      </w:pPr>
      <w:r>
        <w:rPr>
          <w:rFonts w:ascii="Arial" w:eastAsia="Arial" w:hAnsi="Arial" w:cs="Arial"/>
          <w:color w:val="000000" w:themeColor="text1"/>
        </w:rPr>
        <w:t>Maximum reported quantity value: path</w:t>
      </w:r>
      <w:r w:rsidRPr="00844060">
        <w:rPr>
          <w:rFonts w:ascii="Arial" w:eastAsia="Arial" w:hAnsi="Arial" w:cs="Arial"/>
          <w:color w:val="000000" w:themeColor="text1"/>
        </w:rPr>
        <w:t>_</w:t>
      </w:r>
      <w:r>
        <w:rPr>
          <w:rFonts w:ascii="Arial" w:eastAsia="Arial" w:hAnsi="Arial" w:cs="Arial"/>
          <w:color w:val="000000" w:themeColor="text1"/>
        </w:rPr>
        <w:t>261601</w:t>
      </w:r>
    </w:p>
    <w:p w14:paraId="209627C5" w14:textId="60888F62" w:rsidR="008120EC" w:rsidRDefault="008120EC" w:rsidP="008120EC">
      <w:pPr>
        <w:rPr>
          <w:rFonts w:ascii="Arial" w:eastAsia="Arial" w:hAnsi="Arial" w:cs="Arial"/>
          <w:color w:val="000000" w:themeColor="text1"/>
        </w:rPr>
      </w:pPr>
      <w:r>
        <w:rPr>
          <w:rFonts w:ascii="Arial" w:eastAsia="Arial" w:hAnsi="Arial" w:cs="Arial"/>
          <w:color w:val="000000" w:themeColor="text1"/>
        </w:rPr>
        <w:t>Total number of reported quantity values: 261602</w:t>
      </w:r>
    </w:p>
    <w:p w14:paraId="3B8082EA" w14:textId="77777777" w:rsidR="008120EC" w:rsidRDefault="008120EC" w:rsidP="008120EC">
      <w:pPr>
        <w:rPr>
          <w:rFonts w:ascii="Arial" w:eastAsia="Arial" w:hAnsi="Arial" w:cs="Arial"/>
          <w:color w:val="000000" w:themeColor="text1"/>
        </w:rPr>
      </w:pPr>
    </w:p>
    <w:p w14:paraId="4C2B1663" w14:textId="77777777" w:rsidR="008120EC" w:rsidRPr="00975FAA" w:rsidRDefault="008120EC" w:rsidP="008120EC">
      <w:pPr>
        <w:rPr>
          <w:rFonts w:ascii="Arial" w:eastAsia="Arial" w:hAnsi="Arial" w:cs="Arial"/>
          <w:b/>
          <w:bCs/>
          <w:color w:val="000000" w:themeColor="text1"/>
        </w:rPr>
      </w:pPr>
      <w:r w:rsidRPr="00975FAA">
        <w:rPr>
          <w:rFonts w:ascii="Arial" w:eastAsia="Arial" w:hAnsi="Arial" w:cs="Arial"/>
          <w:b/>
          <w:bCs/>
          <w:color w:val="000000" w:themeColor="text1"/>
        </w:rPr>
        <w:t>For k = -5</w:t>
      </w:r>
    </w:p>
    <w:p w14:paraId="12499660" w14:textId="77777777" w:rsidR="008120EC" w:rsidRDefault="008120EC" w:rsidP="008120EC">
      <w:pPr>
        <w:rPr>
          <w:rFonts w:ascii="Arial" w:eastAsia="Arial" w:hAnsi="Arial" w:cs="Arial"/>
          <w:color w:val="000000" w:themeColor="text1"/>
        </w:rPr>
      </w:pPr>
      <w:r>
        <w:rPr>
          <w:rFonts w:ascii="Arial" w:eastAsia="Arial" w:hAnsi="Arial" w:cs="Arial"/>
          <w:color w:val="000000" w:themeColor="text1"/>
        </w:rPr>
        <w:t>Minimum reported quantity value: path</w:t>
      </w:r>
      <w:r w:rsidRPr="00844060">
        <w:rPr>
          <w:rFonts w:ascii="Arial" w:eastAsia="Arial" w:hAnsi="Arial" w:cs="Arial"/>
          <w:color w:val="000000" w:themeColor="text1"/>
        </w:rPr>
        <w:t>_0000</w:t>
      </w:r>
      <w:r>
        <w:rPr>
          <w:rFonts w:ascii="Arial" w:eastAsia="Arial" w:hAnsi="Arial" w:cs="Arial"/>
          <w:color w:val="000000" w:themeColor="text1"/>
        </w:rPr>
        <w:t>00</w:t>
      </w:r>
    </w:p>
    <w:p w14:paraId="2C1A8EBC" w14:textId="628EE0E6" w:rsidR="008120EC" w:rsidRDefault="008120EC" w:rsidP="008120EC">
      <w:pPr>
        <w:rPr>
          <w:rFonts w:ascii="Arial" w:eastAsia="Arial" w:hAnsi="Arial" w:cs="Arial"/>
          <w:color w:val="000000" w:themeColor="text1"/>
        </w:rPr>
      </w:pPr>
      <w:r>
        <w:rPr>
          <w:rFonts w:ascii="Arial" w:eastAsia="Arial" w:hAnsi="Arial" w:cs="Arial"/>
          <w:color w:val="000000" w:themeColor="text1"/>
        </w:rPr>
        <w:t>Maximum reported quantity value: path</w:t>
      </w:r>
      <w:r w:rsidRPr="00844060">
        <w:rPr>
          <w:rFonts w:ascii="Arial" w:eastAsia="Arial" w:hAnsi="Arial" w:cs="Arial"/>
          <w:color w:val="000000" w:themeColor="text1"/>
        </w:rPr>
        <w:t>_</w:t>
      </w:r>
      <w:r>
        <w:rPr>
          <w:rFonts w:ascii="Arial" w:eastAsia="Arial" w:hAnsi="Arial" w:cs="Arial"/>
          <w:color w:val="000000" w:themeColor="text1"/>
        </w:rPr>
        <w:t>523201</w:t>
      </w:r>
    </w:p>
    <w:p w14:paraId="162104B5" w14:textId="758B032A" w:rsidR="008120EC" w:rsidRDefault="008120EC" w:rsidP="008120EC">
      <w:pPr>
        <w:rPr>
          <w:rFonts w:ascii="Arial" w:eastAsia="Arial" w:hAnsi="Arial" w:cs="Arial"/>
          <w:color w:val="000000" w:themeColor="text1"/>
        </w:rPr>
      </w:pPr>
      <w:r>
        <w:rPr>
          <w:rFonts w:ascii="Arial" w:eastAsia="Arial" w:hAnsi="Arial" w:cs="Arial"/>
          <w:color w:val="000000" w:themeColor="text1"/>
        </w:rPr>
        <w:t>Total number of reported quantity values: 523202</w:t>
      </w:r>
    </w:p>
    <w:p w14:paraId="0BBE54A5" w14:textId="77777777" w:rsidR="008120EC" w:rsidRDefault="008120EC" w:rsidP="008120EC">
      <w:pPr>
        <w:rPr>
          <w:rFonts w:ascii="Arial" w:eastAsia="Arial" w:hAnsi="Arial" w:cs="Arial"/>
          <w:color w:val="000000" w:themeColor="text1"/>
        </w:rPr>
      </w:pPr>
    </w:p>
    <w:p w14:paraId="1FC1FCF5" w14:textId="77777777" w:rsidR="008120EC" w:rsidRPr="00975FAA" w:rsidRDefault="008120EC" w:rsidP="008120EC">
      <w:pPr>
        <w:rPr>
          <w:rFonts w:ascii="Arial" w:eastAsia="Arial" w:hAnsi="Arial" w:cs="Arial"/>
          <w:b/>
          <w:bCs/>
          <w:color w:val="000000" w:themeColor="text1"/>
        </w:rPr>
      </w:pPr>
      <w:r w:rsidRPr="00975FAA">
        <w:rPr>
          <w:rFonts w:ascii="Arial" w:eastAsia="Arial" w:hAnsi="Arial" w:cs="Arial"/>
          <w:b/>
          <w:bCs/>
          <w:color w:val="000000" w:themeColor="text1"/>
        </w:rPr>
        <w:t>For k = -6</w:t>
      </w:r>
    </w:p>
    <w:p w14:paraId="446096EE" w14:textId="0735D342" w:rsidR="008120EC" w:rsidRDefault="008120EC" w:rsidP="008120EC">
      <w:pPr>
        <w:rPr>
          <w:rFonts w:ascii="Arial" w:eastAsia="Arial" w:hAnsi="Arial" w:cs="Arial"/>
          <w:color w:val="000000" w:themeColor="text1"/>
        </w:rPr>
      </w:pPr>
      <w:r>
        <w:rPr>
          <w:rFonts w:ascii="Arial" w:eastAsia="Arial" w:hAnsi="Arial" w:cs="Arial"/>
          <w:color w:val="000000" w:themeColor="text1"/>
        </w:rPr>
        <w:t>Minimum reported quantity value: path</w:t>
      </w:r>
      <w:r w:rsidRPr="00844060">
        <w:rPr>
          <w:rFonts w:ascii="Arial" w:eastAsia="Arial" w:hAnsi="Arial" w:cs="Arial"/>
          <w:color w:val="000000" w:themeColor="text1"/>
        </w:rPr>
        <w:t>_0000</w:t>
      </w:r>
      <w:r>
        <w:rPr>
          <w:rFonts w:ascii="Arial" w:eastAsia="Arial" w:hAnsi="Arial" w:cs="Arial"/>
          <w:color w:val="000000" w:themeColor="text1"/>
        </w:rPr>
        <w:t>000</w:t>
      </w:r>
    </w:p>
    <w:p w14:paraId="488B0539" w14:textId="6D75A2CF" w:rsidR="008120EC" w:rsidRDefault="008120EC" w:rsidP="008120EC">
      <w:pPr>
        <w:rPr>
          <w:rFonts w:ascii="Arial" w:eastAsia="Arial" w:hAnsi="Arial" w:cs="Arial"/>
          <w:color w:val="000000" w:themeColor="text1"/>
        </w:rPr>
      </w:pPr>
      <w:r>
        <w:rPr>
          <w:rFonts w:ascii="Arial" w:eastAsia="Arial" w:hAnsi="Arial" w:cs="Arial"/>
          <w:color w:val="000000" w:themeColor="text1"/>
        </w:rPr>
        <w:t>Maximum reported quantity value: path</w:t>
      </w:r>
      <w:r w:rsidRPr="00844060">
        <w:rPr>
          <w:rFonts w:ascii="Arial" w:eastAsia="Arial" w:hAnsi="Arial" w:cs="Arial"/>
          <w:color w:val="000000" w:themeColor="text1"/>
        </w:rPr>
        <w:t>_</w:t>
      </w:r>
      <w:r>
        <w:rPr>
          <w:rFonts w:ascii="Arial" w:eastAsia="Arial" w:hAnsi="Arial" w:cs="Arial"/>
          <w:color w:val="000000" w:themeColor="text1"/>
        </w:rPr>
        <w:t>1046401</w:t>
      </w:r>
    </w:p>
    <w:p w14:paraId="5D51C7C0" w14:textId="4429808F" w:rsidR="008120EC" w:rsidRDefault="008120EC" w:rsidP="008120EC">
      <w:pPr>
        <w:rPr>
          <w:rFonts w:ascii="Arial" w:eastAsia="Arial" w:hAnsi="Arial" w:cs="Arial"/>
          <w:color w:val="000000" w:themeColor="text1"/>
        </w:rPr>
      </w:pPr>
      <w:r>
        <w:rPr>
          <w:rFonts w:ascii="Arial" w:eastAsia="Arial" w:hAnsi="Arial" w:cs="Arial"/>
          <w:color w:val="000000" w:themeColor="text1"/>
        </w:rPr>
        <w:t>Total number of reported quantity values: 1046402</w:t>
      </w:r>
    </w:p>
    <w:p w14:paraId="0E438576" w14:textId="77777777" w:rsidR="006524A9" w:rsidRDefault="006524A9" w:rsidP="00407A1F">
      <w:pPr>
        <w:rPr>
          <w:rFonts w:ascii="Arial" w:eastAsia="Arial" w:hAnsi="Arial" w:cs="Arial"/>
          <w:color w:val="000000" w:themeColor="text1"/>
        </w:rPr>
      </w:pPr>
    </w:p>
    <w:p w14:paraId="36A735FC" w14:textId="724870AA" w:rsidR="006524A9" w:rsidRDefault="006524A9" w:rsidP="00407A1F">
      <w:pPr>
        <w:rPr>
          <w:rFonts w:ascii="Arial" w:eastAsia="Arial" w:hAnsi="Arial" w:cs="Arial"/>
          <w:b/>
          <w:bCs/>
          <w:color w:val="000000" w:themeColor="text1"/>
          <w:u w:val="single"/>
        </w:rPr>
      </w:pPr>
      <w:r w:rsidRPr="006524A9">
        <w:rPr>
          <w:rFonts w:ascii="Arial" w:eastAsia="Arial" w:hAnsi="Arial" w:cs="Arial"/>
          <w:b/>
          <w:bCs/>
          <w:color w:val="000000" w:themeColor="text1"/>
          <w:u w:val="single"/>
        </w:rPr>
        <w:t xml:space="preserve"># </w:t>
      </w:r>
      <w:r w:rsidR="008120EC">
        <w:rPr>
          <w:rFonts w:ascii="Arial" w:eastAsia="Arial" w:hAnsi="Arial" w:cs="Arial"/>
          <w:b/>
          <w:bCs/>
          <w:color w:val="000000" w:themeColor="text1"/>
          <w:u w:val="single"/>
        </w:rPr>
        <w:t xml:space="preserve">Absolute </w:t>
      </w:r>
      <w:r w:rsidRPr="006524A9">
        <w:rPr>
          <w:rFonts w:ascii="Arial" w:eastAsia="Arial" w:hAnsi="Arial" w:cs="Arial"/>
          <w:b/>
          <w:bCs/>
          <w:color w:val="000000" w:themeColor="text1"/>
          <w:u w:val="single"/>
        </w:rPr>
        <w:t>UE Rx-Tx measurement</w:t>
      </w:r>
      <w:r w:rsidR="008120EC">
        <w:rPr>
          <w:rFonts w:ascii="Arial" w:eastAsia="Arial" w:hAnsi="Arial" w:cs="Arial"/>
          <w:b/>
          <w:bCs/>
          <w:color w:val="000000" w:themeColor="text1"/>
          <w:u w:val="single"/>
        </w:rPr>
        <w:t xml:space="preserve"> report mapping</w:t>
      </w:r>
    </w:p>
    <w:p w14:paraId="7236062C" w14:textId="28BD2C79" w:rsidR="001E174E" w:rsidRPr="001E174E" w:rsidRDefault="001E174E" w:rsidP="00407A1F">
      <w:pPr>
        <w:rPr>
          <w:rFonts w:ascii="Arial" w:eastAsia="Arial" w:hAnsi="Arial" w:cs="Arial"/>
          <w:b/>
          <w:bCs/>
          <w:color w:val="000000" w:themeColor="text1"/>
        </w:rPr>
      </w:pPr>
      <w:r w:rsidRPr="001E174E">
        <w:rPr>
          <w:rFonts w:ascii="Arial" w:eastAsia="Arial" w:hAnsi="Arial" w:cs="Arial"/>
          <w:b/>
          <w:bCs/>
          <w:color w:val="000000" w:themeColor="text1"/>
        </w:rPr>
        <w:t>For k = -3</w:t>
      </w:r>
    </w:p>
    <w:p w14:paraId="1E71B5C7" w14:textId="6504E572" w:rsidR="00CF2C26" w:rsidRDefault="00CF2C26" w:rsidP="00CF2C26">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Pr="00CF2C26">
        <w:rPr>
          <w:rFonts w:ascii="Arial" w:eastAsia="Arial" w:hAnsi="Arial" w:cs="Arial"/>
          <w:color w:val="000000" w:themeColor="text1"/>
        </w:rPr>
        <w:t>RX-TX_TIME_DIFFERENCE</w:t>
      </w:r>
      <w:r w:rsidRPr="00844060">
        <w:rPr>
          <w:rFonts w:ascii="Arial" w:eastAsia="Arial" w:hAnsi="Arial" w:cs="Arial"/>
          <w:color w:val="000000" w:themeColor="text1"/>
        </w:rPr>
        <w:t>_0000</w:t>
      </w:r>
      <w:r>
        <w:rPr>
          <w:rFonts w:ascii="Arial" w:eastAsia="Arial" w:hAnsi="Arial" w:cs="Arial"/>
          <w:color w:val="000000" w:themeColor="text1"/>
        </w:rPr>
        <w:t>000</w:t>
      </w:r>
      <w:r w:rsidR="001E174E">
        <w:rPr>
          <w:rFonts w:ascii="Arial" w:eastAsia="Arial" w:hAnsi="Arial" w:cs="Arial"/>
          <w:color w:val="000000" w:themeColor="text1"/>
        </w:rPr>
        <w:t>0</w:t>
      </w:r>
    </w:p>
    <w:p w14:paraId="3A561790" w14:textId="3F125A0D" w:rsidR="001E174E" w:rsidRDefault="00CF2C26" w:rsidP="001E174E">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001E174E" w:rsidRPr="00CF2C26">
        <w:rPr>
          <w:rFonts w:ascii="Arial" w:eastAsia="Arial" w:hAnsi="Arial" w:cs="Arial"/>
          <w:color w:val="000000" w:themeColor="text1"/>
        </w:rPr>
        <w:t>RX-TX_TIME_DIFFERENCE</w:t>
      </w:r>
      <w:r w:rsidR="001E174E" w:rsidRPr="00844060">
        <w:rPr>
          <w:rFonts w:ascii="Arial" w:eastAsia="Arial" w:hAnsi="Arial" w:cs="Arial"/>
          <w:color w:val="000000" w:themeColor="text1"/>
        </w:rPr>
        <w:t>_</w:t>
      </w:r>
      <w:r w:rsidR="001E174E">
        <w:rPr>
          <w:rFonts w:ascii="Arial" w:eastAsia="Arial" w:hAnsi="Arial" w:cs="Arial"/>
          <w:color w:val="000000" w:themeColor="text1"/>
        </w:rPr>
        <w:t>15760385</w:t>
      </w:r>
    </w:p>
    <w:p w14:paraId="64A3ACDE" w14:textId="294F5F39" w:rsidR="006524A9" w:rsidRDefault="00CF2C26" w:rsidP="00CF2C26">
      <w:pPr>
        <w:rPr>
          <w:rFonts w:ascii="Arial" w:eastAsia="Arial" w:hAnsi="Arial" w:cs="Arial"/>
          <w:color w:val="000000" w:themeColor="text1"/>
        </w:rPr>
      </w:pPr>
      <w:r>
        <w:rPr>
          <w:rFonts w:ascii="Arial" w:eastAsia="Arial" w:hAnsi="Arial" w:cs="Arial"/>
          <w:color w:val="000000" w:themeColor="text1"/>
        </w:rPr>
        <w:t xml:space="preserve">Total number of reported quantity values: </w:t>
      </w:r>
      <w:r w:rsidR="001E174E">
        <w:rPr>
          <w:rFonts w:ascii="Arial" w:eastAsia="Arial" w:hAnsi="Arial" w:cs="Arial"/>
          <w:color w:val="000000" w:themeColor="text1"/>
        </w:rPr>
        <w:t>15760386</w:t>
      </w:r>
    </w:p>
    <w:p w14:paraId="0ABD89CB" w14:textId="77777777" w:rsidR="006524A9" w:rsidRDefault="006524A9" w:rsidP="006524A9">
      <w:pPr>
        <w:rPr>
          <w:rFonts w:ascii="Arial" w:eastAsia="Arial" w:hAnsi="Arial" w:cs="Arial"/>
          <w:color w:val="000000" w:themeColor="text1"/>
        </w:rPr>
      </w:pPr>
    </w:p>
    <w:p w14:paraId="762BB190" w14:textId="78345569" w:rsidR="006524A9" w:rsidRPr="001E174E" w:rsidRDefault="006524A9" w:rsidP="006524A9">
      <w:pPr>
        <w:rPr>
          <w:rFonts w:ascii="Arial" w:eastAsia="Arial" w:hAnsi="Arial" w:cs="Arial"/>
          <w:b/>
          <w:bCs/>
          <w:color w:val="000000" w:themeColor="text1"/>
        </w:rPr>
      </w:pPr>
      <w:r w:rsidRPr="001E174E">
        <w:rPr>
          <w:rFonts w:ascii="Arial" w:eastAsia="Arial" w:hAnsi="Arial" w:cs="Arial"/>
          <w:b/>
          <w:bCs/>
          <w:color w:val="000000" w:themeColor="text1"/>
        </w:rPr>
        <w:t>For k = -4</w:t>
      </w:r>
    </w:p>
    <w:p w14:paraId="299F22EC" w14:textId="77777777" w:rsidR="001E174E" w:rsidRDefault="001E174E" w:rsidP="001E174E">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Pr="00CF2C26">
        <w:rPr>
          <w:rFonts w:ascii="Arial" w:eastAsia="Arial" w:hAnsi="Arial" w:cs="Arial"/>
          <w:color w:val="000000" w:themeColor="text1"/>
        </w:rPr>
        <w:t>RX-TX_TIME_DIFFERENCE</w:t>
      </w:r>
      <w:r w:rsidRPr="00844060">
        <w:rPr>
          <w:rFonts w:ascii="Arial" w:eastAsia="Arial" w:hAnsi="Arial" w:cs="Arial"/>
          <w:color w:val="000000" w:themeColor="text1"/>
        </w:rPr>
        <w:t>_0000</w:t>
      </w:r>
      <w:r>
        <w:rPr>
          <w:rFonts w:ascii="Arial" w:eastAsia="Arial" w:hAnsi="Arial" w:cs="Arial"/>
          <w:color w:val="000000" w:themeColor="text1"/>
        </w:rPr>
        <w:t>0000</w:t>
      </w:r>
    </w:p>
    <w:p w14:paraId="590B7F11" w14:textId="1C0B7B74" w:rsidR="001E174E" w:rsidRDefault="001E174E" w:rsidP="001E174E">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Pr="00CF2C26">
        <w:rPr>
          <w:rFonts w:ascii="Arial" w:eastAsia="Arial" w:hAnsi="Arial" w:cs="Arial"/>
          <w:color w:val="000000" w:themeColor="text1"/>
        </w:rPr>
        <w:t>RX-TX_TIME_DIFFERENCE</w:t>
      </w:r>
      <w:r w:rsidRPr="00844060">
        <w:rPr>
          <w:rFonts w:ascii="Arial" w:eastAsia="Arial" w:hAnsi="Arial" w:cs="Arial"/>
          <w:color w:val="000000" w:themeColor="text1"/>
        </w:rPr>
        <w:t>_</w:t>
      </w:r>
      <w:r>
        <w:rPr>
          <w:rFonts w:ascii="Arial" w:eastAsia="Arial" w:hAnsi="Arial" w:cs="Arial"/>
          <w:color w:val="000000" w:themeColor="text1"/>
        </w:rPr>
        <w:t>31520769</w:t>
      </w:r>
    </w:p>
    <w:p w14:paraId="5E90667E" w14:textId="53E93A9D" w:rsidR="006524A9" w:rsidRDefault="001E174E" w:rsidP="001E174E">
      <w:pPr>
        <w:rPr>
          <w:rFonts w:ascii="Arial" w:eastAsia="Arial" w:hAnsi="Arial" w:cs="Arial"/>
          <w:color w:val="000000" w:themeColor="text1"/>
        </w:rPr>
      </w:pPr>
      <w:r>
        <w:rPr>
          <w:rFonts w:ascii="Arial" w:eastAsia="Arial" w:hAnsi="Arial" w:cs="Arial"/>
          <w:color w:val="000000" w:themeColor="text1"/>
        </w:rPr>
        <w:t>Total number of reported quantity values: 31520770</w:t>
      </w:r>
    </w:p>
    <w:p w14:paraId="767CD749" w14:textId="77777777" w:rsidR="006524A9" w:rsidRDefault="006524A9" w:rsidP="006524A9">
      <w:pPr>
        <w:rPr>
          <w:rFonts w:ascii="Arial" w:eastAsia="Arial" w:hAnsi="Arial" w:cs="Arial"/>
          <w:color w:val="000000" w:themeColor="text1"/>
        </w:rPr>
      </w:pPr>
    </w:p>
    <w:p w14:paraId="64B8D766" w14:textId="245BF2C3" w:rsidR="006524A9" w:rsidRPr="001E174E" w:rsidRDefault="006524A9" w:rsidP="006524A9">
      <w:pPr>
        <w:rPr>
          <w:rFonts w:ascii="Arial" w:eastAsia="Arial" w:hAnsi="Arial" w:cs="Arial"/>
          <w:b/>
          <w:bCs/>
          <w:color w:val="000000" w:themeColor="text1"/>
        </w:rPr>
      </w:pPr>
      <w:r w:rsidRPr="001E174E">
        <w:rPr>
          <w:rFonts w:ascii="Arial" w:eastAsia="Arial" w:hAnsi="Arial" w:cs="Arial"/>
          <w:b/>
          <w:bCs/>
          <w:color w:val="000000" w:themeColor="text1"/>
        </w:rPr>
        <w:t>For k = -5</w:t>
      </w:r>
    </w:p>
    <w:p w14:paraId="73B4CDC1" w14:textId="77777777" w:rsidR="001E174E" w:rsidRDefault="001E174E" w:rsidP="001E174E">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Pr="00CF2C26">
        <w:rPr>
          <w:rFonts w:ascii="Arial" w:eastAsia="Arial" w:hAnsi="Arial" w:cs="Arial"/>
          <w:color w:val="000000" w:themeColor="text1"/>
        </w:rPr>
        <w:t>RX-TX_TIME_DIFFERENCE</w:t>
      </w:r>
      <w:r w:rsidRPr="00844060">
        <w:rPr>
          <w:rFonts w:ascii="Arial" w:eastAsia="Arial" w:hAnsi="Arial" w:cs="Arial"/>
          <w:color w:val="000000" w:themeColor="text1"/>
        </w:rPr>
        <w:t>_0000</w:t>
      </w:r>
      <w:r>
        <w:rPr>
          <w:rFonts w:ascii="Arial" w:eastAsia="Arial" w:hAnsi="Arial" w:cs="Arial"/>
          <w:color w:val="000000" w:themeColor="text1"/>
        </w:rPr>
        <w:t>0000</w:t>
      </w:r>
    </w:p>
    <w:p w14:paraId="7A4665D6" w14:textId="4D013435" w:rsidR="001E174E" w:rsidRDefault="001E174E" w:rsidP="001E174E">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Pr="00CF2C26">
        <w:rPr>
          <w:rFonts w:ascii="Arial" w:eastAsia="Arial" w:hAnsi="Arial" w:cs="Arial"/>
          <w:color w:val="000000" w:themeColor="text1"/>
        </w:rPr>
        <w:t>RX-TX_TIME_DIFFERENCE</w:t>
      </w:r>
      <w:r w:rsidRPr="00844060">
        <w:rPr>
          <w:rFonts w:ascii="Arial" w:eastAsia="Arial" w:hAnsi="Arial" w:cs="Arial"/>
          <w:color w:val="000000" w:themeColor="text1"/>
        </w:rPr>
        <w:t>_</w:t>
      </w:r>
      <w:r>
        <w:rPr>
          <w:rFonts w:ascii="Arial" w:eastAsia="Arial" w:hAnsi="Arial" w:cs="Arial"/>
          <w:color w:val="000000" w:themeColor="text1"/>
        </w:rPr>
        <w:t>63041537</w:t>
      </w:r>
    </w:p>
    <w:p w14:paraId="128C78FB" w14:textId="03C6A9C3" w:rsidR="006524A9" w:rsidRDefault="001E174E" w:rsidP="001E174E">
      <w:pPr>
        <w:rPr>
          <w:rFonts w:ascii="Arial" w:eastAsia="Arial" w:hAnsi="Arial" w:cs="Arial"/>
          <w:color w:val="000000" w:themeColor="text1"/>
        </w:rPr>
      </w:pPr>
      <w:r>
        <w:rPr>
          <w:rFonts w:ascii="Arial" w:eastAsia="Arial" w:hAnsi="Arial" w:cs="Arial"/>
          <w:color w:val="000000" w:themeColor="text1"/>
        </w:rPr>
        <w:t>Total number of reported quantity values: 63041538</w:t>
      </w:r>
    </w:p>
    <w:p w14:paraId="1D150021" w14:textId="77777777" w:rsidR="006524A9" w:rsidRDefault="006524A9" w:rsidP="006524A9">
      <w:pPr>
        <w:rPr>
          <w:rFonts w:ascii="Arial" w:eastAsia="Arial" w:hAnsi="Arial" w:cs="Arial"/>
          <w:color w:val="000000" w:themeColor="text1"/>
        </w:rPr>
      </w:pPr>
    </w:p>
    <w:p w14:paraId="3209DEC5" w14:textId="2E5C116B" w:rsidR="006524A9" w:rsidRPr="001E174E" w:rsidRDefault="006524A9" w:rsidP="006524A9">
      <w:pPr>
        <w:rPr>
          <w:rFonts w:ascii="Arial" w:eastAsia="Arial" w:hAnsi="Arial" w:cs="Arial"/>
          <w:b/>
          <w:bCs/>
          <w:color w:val="000000" w:themeColor="text1"/>
        </w:rPr>
      </w:pPr>
      <w:r w:rsidRPr="001E174E">
        <w:rPr>
          <w:rFonts w:ascii="Arial" w:eastAsia="Arial" w:hAnsi="Arial" w:cs="Arial"/>
          <w:b/>
          <w:bCs/>
          <w:color w:val="000000" w:themeColor="text1"/>
        </w:rPr>
        <w:t>For k = -6</w:t>
      </w:r>
    </w:p>
    <w:p w14:paraId="2E7F93ED" w14:textId="1F9F891A" w:rsidR="001E174E" w:rsidRDefault="001E174E" w:rsidP="001E174E">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Pr="00CF2C26">
        <w:rPr>
          <w:rFonts w:ascii="Arial" w:eastAsia="Arial" w:hAnsi="Arial" w:cs="Arial"/>
          <w:color w:val="000000" w:themeColor="text1"/>
        </w:rPr>
        <w:t>RX-TX_TIME_DIFFERENCE</w:t>
      </w:r>
      <w:r w:rsidRPr="00844060">
        <w:rPr>
          <w:rFonts w:ascii="Arial" w:eastAsia="Arial" w:hAnsi="Arial" w:cs="Arial"/>
          <w:color w:val="000000" w:themeColor="text1"/>
        </w:rPr>
        <w:t>_0000</w:t>
      </w:r>
      <w:r>
        <w:rPr>
          <w:rFonts w:ascii="Arial" w:eastAsia="Arial" w:hAnsi="Arial" w:cs="Arial"/>
          <w:color w:val="000000" w:themeColor="text1"/>
        </w:rPr>
        <w:t>0000</w:t>
      </w:r>
      <w:r w:rsidR="00941D85">
        <w:rPr>
          <w:rFonts w:ascii="Arial" w:eastAsia="Arial" w:hAnsi="Arial" w:cs="Arial"/>
          <w:color w:val="000000" w:themeColor="text1"/>
        </w:rPr>
        <w:t>0</w:t>
      </w:r>
    </w:p>
    <w:p w14:paraId="6F5AB01B" w14:textId="4ECE5C89" w:rsidR="001E174E" w:rsidRDefault="001E174E" w:rsidP="001E174E">
      <w:pPr>
        <w:rPr>
          <w:rFonts w:ascii="Arial" w:eastAsia="Arial" w:hAnsi="Arial" w:cs="Arial"/>
          <w:color w:val="000000" w:themeColor="text1"/>
        </w:rPr>
      </w:pPr>
      <w:r>
        <w:rPr>
          <w:rFonts w:ascii="Arial" w:eastAsia="Arial" w:hAnsi="Arial" w:cs="Arial"/>
          <w:color w:val="000000" w:themeColor="text1"/>
        </w:rPr>
        <w:lastRenderedPageBreak/>
        <w:t xml:space="preserve">Maximum reported quantity value: </w:t>
      </w:r>
      <w:r w:rsidRPr="00CF2C26">
        <w:rPr>
          <w:rFonts w:ascii="Arial" w:eastAsia="Arial" w:hAnsi="Arial" w:cs="Arial"/>
          <w:color w:val="000000" w:themeColor="text1"/>
        </w:rPr>
        <w:t>RX-TX_TIME_DIFFERENCE</w:t>
      </w:r>
      <w:r w:rsidRPr="00844060">
        <w:rPr>
          <w:rFonts w:ascii="Arial" w:eastAsia="Arial" w:hAnsi="Arial" w:cs="Arial"/>
          <w:color w:val="000000" w:themeColor="text1"/>
        </w:rPr>
        <w:t>_</w:t>
      </w:r>
      <w:r>
        <w:rPr>
          <w:rFonts w:ascii="Arial" w:eastAsia="Arial" w:hAnsi="Arial" w:cs="Arial"/>
          <w:color w:val="000000" w:themeColor="text1"/>
        </w:rPr>
        <w:t>126083073</w:t>
      </w:r>
    </w:p>
    <w:p w14:paraId="0A147424" w14:textId="23757076" w:rsidR="006524A9" w:rsidRDefault="001E174E" w:rsidP="001E174E">
      <w:pPr>
        <w:rPr>
          <w:rFonts w:ascii="Arial" w:eastAsia="Arial" w:hAnsi="Arial" w:cs="Arial"/>
          <w:color w:val="000000" w:themeColor="text1"/>
        </w:rPr>
      </w:pPr>
      <w:r>
        <w:rPr>
          <w:rFonts w:ascii="Arial" w:eastAsia="Arial" w:hAnsi="Arial" w:cs="Arial"/>
          <w:color w:val="000000" w:themeColor="text1"/>
        </w:rPr>
        <w:t>Total number of reported quantity values: 126083074</w:t>
      </w:r>
    </w:p>
    <w:p w14:paraId="03FD80F4" w14:textId="77777777" w:rsidR="00941D85" w:rsidRDefault="00941D85" w:rsidP="001E174E">
      <w:pPr>
        <w:rPr>
          <w:rFonts w:ascii="Arial" w:eastAsia="Arial" w:hAnsi="Arial" w:cs="Arial"/>
          <w:color w:val="000000" w:themeColor="text1"/>
        </w:rPr>
      </w:pPr>
    </w:p>
    <w:p w14:paraId="5FD08092" w14:textId="2CE78A44" w:rsidR="00941D85" w:rsidRDefault="00941D85" w:rsidP="00941D85">
      <w:pPr>
        <w:rPr>
          <w:rFonts w:ascii="Arial" w:eastAsia="Arial" w:hAnsi="Arial" w:cs="Arial"/>
          <w:b/>
          <w:bCs/>
          <w:color w:val="000000" w:themeColor="text1"/>
          <w:u w:val="single"/>
        </w:rPr>
      </w:pPr>
      <w:r w:rsidRPr="006524A9">
        <w:rPr>
          <w:rFonts w:ascii="Arial" w:eastAsia="Arial" w:hAnsi="Arial" w:cs="Arial"/>
          <w:b/>
          <w:bCs/>
          <w:color w:val="000000" w:themeColor="text1"/>
          <w:u w:val="single"/>
        </w:rPr>
        <w:t xml:space="preserve"># </w:t>
      </w:r>
      <w:r>
        <w:rPr>
          <w:rFonts w:ascii="Arial" w:eastAsia="Arial" w:hAnsi="Arial" w:cs="Arial"/>
          <w:b/>
          <w:bCs/>
          <w:color w:val="000000" w:themeColor="text1"/>
          <w:u w:val="single"/>
        </w:rPr>
        <w:t xml:space="preserve">Differential </w:t>
      </w:r>
      <w:r w:rsidRPr="006524A9">
        <w:rPr>
          <w:rFonts w:ascii="Arial" w:eastAsia="Arial" w:hAnsi="Arial" w:cs="Arial"/>
          <w:b/>
          <w:bCs/>
          <w:color w:val="000000" w:themeColor="text1"/>
          <w:u w:val="single"/>
        </w:rPr>
        <w:t>UE Rx-Tx measurement</w:t>
      </w:r>
      <w:r>
        <w:rPr>
          <w:rFonts w:ascii="Arial" w:eastAsia="Arial" w:hAnsi="Arial" w:cs="Arial"/>
          <w:b/>
          <w:bCs/>
          <w:color w:val="000000" w:themeColor="text1"/>
          <w:u w:val="single"/>
        </w:rPr>
        <w:t xml:space="preserve"> report mapping</w:t>
      </w:r>
    </w:p>
    <w:p w14:paraId="545788ED" w14:textId="77777777" w:rsidR="00941D85" w:rsidRPr="00975FAA" w:rsidRDefault="00941D85" w:rsidP="00941D85">
      <w:pPr>
        <w:rPr>
          <w:rFonts w:ascii="Arial" w:eastAsia="Arial" w:hAnsi="Arial" w:cs="Arial"/>
          <w:b/>
          <w:bCs/>
          <w:color w:val="000000" w:themeColor="text1"/>
        </w:rPr>
      </w:pPr>
      <w:r w:rsidRPr="00975FAA">
        <w:rPr>
          <w:rFonts w:ascii="Arial" w:eastAsia="Arial" w:hAnsi="Arial" w:cs="Arial"/>
          <w:b/>
          <w:bCs/>
          <w:color w:val="000000" w:themeColor="text1"/>
        </w:rPr>
        <w:t>For k = -3</w:t>
      </w:r>
    </w:p>
    <w:p w14:paraId="3D2CDB5E" w14:textId="4F476DA3"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Pr="00941D85">
        <w:rPr>
          <w:rFonts w:ascii="Arial" w:eastAsia="Arial" w:hAnsi="Arial" w:cs="Arial"/>
          <w:color w:val="000000" w:themeColor="text1"/>
        </w:rPr>
        <w:t>DIFF_RX-TX_TIME_DIFFERENCE</w:t>
      </w:r>
      <w:r w:rsidRPr="00844060">
        <w:rPr>
          <w:rFonts w:ascii="Arial" w:eastAsia="Arial" w:hAnsi="Arial" w:cs="Arial"/>
          <w:color w:val="000000" w:themeColor="text1"/>
        </w:rPr>
        <w:t>_0000</w:t>
      </w:r>
      <w:r>
        <w:rPr>
          <w:rFonts w:ascii="Arial" w:eastAsia="Arial" w:hAnsi="Arial" w:cs="Arial"/>
          <w:color w:val="000000" w:themeColor="text1"/>
        </w:rPr>
        <w:t>0</w:t>
      </w:r>
    </w:p>
    <w:p w14:paraId="7CE874DE" w14:textId="76EC4D6E"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Pr="00941D85">
        <w:rPr>
          <w:rFonts w:ascii="Arial" w:eastAsia="Arial" w:hAnsi="Arial" w:cs="Arial"/>
          <w:color w:val="000000" w:themeColor="text1"/>
        </w:rPr>
        <w:t>DIFF_RX-TX_TIME_DIFFERENCE</w:t>
      </w:r>
      <w:r w:rsidRPr="00844060">
        <w:rPr>
          <w:rFonts w:ascii="Arial" w:eastAsia="Arial" w:hAnsi="Arial" w:cs="Arial"/>
          <w:color w:val="000000" w:themeColor="text1"/>
        </w:rPr>
        <w:t>_</w:t>
      </w:r>
      <w:r>
        <w:rPr>
          <w:rFonts w:ascii="Arial" w:eastAsia="Arial" w:hAnsi="Arial" w:cs="Arial"/>
          <w:color w:val="000000" w:themeColor="text1"/>
        </w:rPr>
        <w:t>65529</w:t>
      </w:r>
    </w:p>
    <w:p w14:paraId="7CD8730A"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t>Total number of reported quantity values: 65530</w:t>
      </w:r>
    </w:p>
    <w:p w14:paraId="16C2335B" w14:textId="77777777" w:rsidR="00941D85" w:rsidRDefault="00941D85" w:rsidP="00941D85">
      <w:pPr>
        <w:rPr>
          <w:rFonts w:ascii="Arial" w:eastAsia="Arial" w:hAnsi="Arial" w:cs="Arial"/>
          <w:color w:val="000000" w:themeColor="text1"/>
        </w:rPr>
      </w:pPr>
    </w:p>
    <w:p w14:paraId="3338F31D" w14:textId="77777777" w:rsidR="00941D85" w:rsidRPr="00975FAA" w:rsidRDefault="00941D85" w:rsidP="00941D85">
      <w:pPr>
        <w:rPr>
          <w:rFonts w:ascii="Arial" w:eastAsia="Arial" w:hAnsi="Arial" w:cs="Arial"/>
          <w:b/>
          <w:bCs/>
          <w:color w:val="000000" w:themeColor="text1"/>
        </w:rPr>
      </w:pPr>
      <w:r w:rsidRPr="00975FAA">
        <w:rPr>
          <w:rFonts w:ascii="Arial" w:eastAsia="Arial" w:hAnsi="Arial" w:cs="Arial"/>
          <w:b/>
          <w:bCs/>
          <w:color w:val="000000" w:themeColor="text1"/>
        </w:rPr>
        <w:t>For k = -4</w:t>
      </w:r>
    </w:p>
    <w:p w14:paraId="2AD37D32" w14:textId="4C8B6D00"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Pr="00941D85">
        <w:rPr>
          <w:rFonts w:ascii="Arial" w:eastAsia="Arial" w:hAnsi="Arial" w:cs="Arial"/>
          <w:color w:val="000000" w:themeColor="text1"/>
        </w:rPr>
        <w:t>DIFF_RX-TX_TIME_DIFFERENCE</w:t>
      </w:r>
      <w:r w:rsidRPr="00844060">
        <w:rPr>
          <w:rFonts w:ascii="Arial" w:eastAsia="Arial" w:hAnsi="Arial" w:cs="Arial"/>
          <w:color w:val="000000" w:themeColor="text1"/>
        </w:rPr>
        <w:t>_0000</w:t>
      </w:r>
      <w:r>
        <w:rPr>
          <w:rFonts w:ascii="Arial" w:eastAsia="Arial" w:hAnsi="Arial" w:cs="Arial"/>
          <w:color w:val="000000" w:themeColor="text1"/>
        </w:rPr>
        <w:t>00</w:t>
      </w:r>
    </w:p>
    <w:p w14:paraId="0E76C2F4" w14:textId="5844D742"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Pr="00941D85">
        <w:rPr>
          <w:rFonts w:ascii="Arial" w:eastAsia="Arial" w:hAnsi="Arial" w:cs="Arial"/>
          <w:color w:val="000000" w:themeColor="text1"/>
        </w:rPr>
        <w:t>DIFF_RX-TX_TIME_DIFFERENCE</w:t>
      </w:r>
      <w:r w:rsidRPr="00844060">
        <w:rPr>
          <w:rFonts w:ascii="Arial" w:eastAsia="Arial" w:hAnsi="Arial" w:cs="Arial"/>
          <w:color w:val="000000" w:themeColor="text1"/>
        </w:rPr>
        <w:t>_</w:t>
      </w:r>
      <w:r>
        <w:rPr>
          <w:rFonts w:ascii="Arial" w:eastAsia="Arial" w:hAnsi="Arial" w:cs="Arial"/>
          <w:color w:val="000000" w:themeColor="text1"/>
        </w:rPr>
        <w:t>131057</w:t>
      </w:r>
    </w:p>
    <w:p w14:paraId="7D21D1AB"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t>Total number of reported quantity values: 131058</w:t>
      </w:r>
    </w:p>
    <w:p w14:paraId="157594D2" w14:textId="77777777" w:rsidR="00941D85" w:rsidRDefault="00941D85" w:rsidP="00941D85">
      <w:pPr>
        <w:rPr>
          <w:rFonts w:ascii="Arial" w:eastAsia="Arial" w:hAnsi="Arial" w:cs="Arial"/>
          <w:color w:val="000000" w:themeColor="text1"/>
        </w:rPr>
      </w:pPr>
    </w:p>
    <w:p w14:paraId="5ADAEDF7" w14:textId="77777777" w:rsidR="00941D85" w:rsidRPr="00975FAA" w:rsidRDefault="00941D85" w:rsidP="00941D85">
      <w:pPr>
        <w:rPr>
          <w:rFonts w:ascii="Arial" w:eastAsia="Arial" w:hAnsi="Arial" w:cs="Arial"/>
          <w:b/>
          <w:bCs/>
          <w:color w:val="000000" w:themeColor="text1"/>
        </w:rPr>
      </w:pPr>
      <w:r w:rsidRPr="00975FAA">
        <w:rPr>
          <w:rFonts w:ascii="Arial" w:eastAsia="Arial" w:hAnsi="Arial" w:cs="Arial"/>
          <w:b/>
          <w:bCs/>
          <w:color w:val="000000" w:themeColor="text1"/>
        </w:rPr>
        <w:t>For k = -5</w:t>
      </w:r>
    </w:p>
    <w:p w14:paraId="1BE806FB" w14:textId="0A41B57C"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Pr="00941D85">
        <w:rPr>
          <w:rFonts w:ascii="Arial" w:eastAsia="Arial" w:hAnsi="Arial" w:cs="Arial"/>
          <w:color w:val="000000" w:themeColor="text1"/>
        </w:rPr>
        <w:t>DIFF_RX-TX_TIME_DIFFERENCE</w:t>
      </w:r>
      <w:r w:rsidRPr="00975FAA">
        <w:rPr>
          <w:rFonts w:ascii="Arial" w:eastAsia="Arial" w:hAnsi="Arial" w:cs="Arial"/>
          <w:color w:val="000000" w:themeColor="text1"/>
        </w:rPr>
        <w:t>_</w:t>
      </w:r>
      <w:r w:rsidR="00D375C1">
        <w:rPr>
          <w:rFonts w:ascii="Arial" w:eastAsia="Arial" w:hAnsi="Arial" w:cs="Arial"/>
          <w:color w:val="000000" w:themeColor="text1"/>
        </w:rPr>
        <w:t>000000</w:t>
      </w:r>
    </w:p>
    <w:p w14:paraId="2F609464" w14:textId="66BE9CD6"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Pr="00941D85">
        <w:rPr>
          <w:rFonts w:ascii="Arial" w:eastAsia="Arial" w:hAnsi="Arial" w:cs="Arial"/>
          <w:color w:val="000000" w:themeColor="text1"/>
        </w:rPr>
        <w:t>DIFF_RX-TX_TIME_DIFFERENCE</w:t>
      </w:r>
      <w:r w:rsidRPr="00975FAA">
        <w:rPr>
          <w:rFonts w:ascii="Arial" w:eastAsia="Arial" w:hAnsi="Arial" w:cs="Arial"/>
          <w:color w:val="000000" w:themeColor="text1"/>
        </w:rPr>
        <w:t>_</w:t>
      </w:r>
      <w:r w:rsidR="00D375C1">
        <w:rPr>
          <w:rFonts w:ascii="Arial" w:eastAsia="Arial" w:hAnsi="Arial" w:cs="Arial"/>
          <w:color w:val="000000" w:themeColor="text1"/>
        </w:rPr>
        <w:t>262113</w:t>
      </w:r>
    </w:p>
    <w:p w14:paraId="27298590" w14:textId="1D6AB6DC"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Total number of reported quantity values: </w:t>
      </w:r>
      <w:r w:rsidR="00D375C1">
        <w:rPr>
          <w:rFonts w:ascii="Arial" w:eastAsia="Arial" w:hAnsi="Arial" w:cs="Arial"/>
          <w:color w:val="000000" w:themeColor="text1"/>
        </w:rPr>
        <w:t>262114</w:t>
      </w:r>
    </w:p>
    <w:p w14:paraId="7EF5B8DB" w14:textId="77777777" w:rsidR="00941D85" w:rsidRDefault="00941D85" w:rsidP="00941D85">
      <w:pPr>
        <w:rPr>
          <w:rFonts w:ascii="Arial" w:eastAsia="Arial" w:hAnsi="Arial" w:cs="Arial"/>
          <w:color w:val="000000" w:themeColor="text1"/>
        </w:rPr>
      </w:pPr>
    </w:p>
    <w:p w14:paraId="33C197B4" w14:textId="77777777" w:rsidR="00941D85" w:rsidRPr="00975FAA" w:rsidRDefault="00941D85" w:rsidP="00941D85">
      <w:pPr>
        <w:rPr>
          <w:rFonts w:ascii="Arial" w:eastAsia="Arial" w:hAnsi="Arial" w:cs="Arial"/>
          <w:b/>
          <w:bCs/>
          <w:color w:val="000000" w:themeColor="text1"/>
        </w:rPr>
      </w:pPr>
      <w:r w:rsidRPr="00975FAA">
        <w:rPr>
          <w:rFonts w:ascii="Arial" w:eastAsia="Arial" w:hAnsi="Arial" w:cs="Arial"/>
          <w:b/>
          <w:bCs/>
          <w:color w:val="000000" w:themeColor="text1"/>
        </w:rPr>
        <w:t>For k = -6</w:t>
      </w:r>
    </w:p>
    <w:p w14:paraId="24E5AEAE" w14:textId="51DA81C6"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Pr="00941D85">
        <w:rPr>
          <w:rFonts w:ascii="Arial" w:eastAsia="Arial" w:hAnsi="Arial" w:cs="Arial"/>
          <w:color w:val="000000" w:themeColor="text1"/>
        </w:rPr>
        <w:t>DIFF_RX-TX_TIME_DIFFERENCE</w:t>
      </w:r>
      <w:r w:rsidRPr="00975FAA">
        <w:rPr>
          <w:rFonts w:ascii="Arial" w:eastAsia="Arial" w:hAnsi="Arial" w:cs="Arial"/>
          <w:color w:val="000000" w:themeColor="text1"/>
        </w:rPr>
        <w:t>_</w:t>
      </w:r>
      <w:r w:rsidR="00D375C1">
        <w:rPr>
          <w:rFonts w:ascii="Arial" w:eastAsia="Arial" w:hAnsi="Arial" w:cs="Arial"/>
          <w:color w:val="000000" w:themeColor="text1"/>
        </w:rPr>
        <w:t>000000</w:t>
      </w:r>
    </w:p>
    <w:p w14:paraId="1A6B1E55" w14:textId="352F35E4"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Pr="00941D85">
        <w:rPr>
          <w:rFonts w:ascii="Arial" w:eastAsia="Arial" w:hAnsi="Arial" w:cs="Arial"/>
          <w:color w:val="000000" w:themeColor="text1"/>
        </w:rPr>
        <w:t>DIFF_RX-TX_TIME_DIFFERENCE</w:t>
      </w:r>
      <w:r w:rsidRPr="00975FAA">
        <w:rPr>
          <w:rFonts w:ascii="Arial" w:eastAsia="Arial" w:hAnsi="Arial" w:cs="Arial"/>
          <w:color w:val="000000" w:themeColor="text1"/>
        </w:rPr>
        <w:t>_</w:t>
      </w:r>
      <w:r w:rsidR="00D375C1">
        <w:rPr>
          <w:rFonts w:ascii="Arial" w:eastAsia="Arial" w:hAnsi="Arial" w:cs="Arial"/>
          <w:color w:val="000000" w:themeColor="text1"/>
        </w:rPr>
        <w:t>524225</w:t>
      </w:r>
    </w:p>
    <w:p w14:paraId="1A77638B" w14:textId="1CFD71D2"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Total number of reported quantity values: </w:t>
      </w:r>
      <w:r w:rsidR="00D375C1">
        <w:rPr>
          <w:rFonts w:ascii="Arial" w:eastAsia="Arial" w:hAnsi="Arial" w:cs="Arial"/>
          <w:color w:val="000000" w:themeColor="text1"/>
        </w:rPr>
        <w:t>524226</w:t>
      </w:r>
    </w:p>
    <w:p w14:paraId="6312B5AC" w14:textId="70825DDB" w:rsidR="00941D85" w:rsidRDefault="00941D85" w:rsidP="00941D85">
      <w:pPr>
        <w:rPr>
          <w:rFonts w:ascii="Arial" w:eastAsia="Arial" w:hAnsi="Arial" w:cs="Arial"/>
          <w:color w:val="000000" w:themeColor="text1"/>
        </w:rPr>
      </w:pPr>
    </w:p>
    <w:p w14:paraId="775DA7DF" w14:textId="1A8B9AEA" w:rsidR="00941D85" w:rsidRPr="006524A9" w:rsidRDefault="00941D85" w:rsidP="00941D85">
      <w:pPr>
        <w:rPr>
          <w:rFonts w:ascii="Arial" w:eastAsia="Arial" w:hAnsi="Arial" w:cs="Arial"/>
          <w:b/>
          <w:bCs/>
          <w:color w:val="000000" w:themeColor="text1"/>
          <w:u w:val="single"/>
        </w:rPr>
      </w:pPr>
      <w:r w:rsidRPr="006524A9">
        <w:rPr>
          <w:rFonts w:ascii="Arial" w:eastAsia="Arial" w:hAnsi="Arial" w:cs="Arial"/>
          <w:b/>
          <w:bCs/>
          <w:color w:val="000000" w:themeColor="text1"/>
          <w:u w:val="single"/>
        </w:rPr>
        <w:t xml:space="preserve"># </w:t>
      </w:r>
      <w:r>
        <w:rPr>
          <w:rFonts w:ascii="Arial" w:eastAsia="Arial" w:hAnsi="Arial" w:cs="Arial"/>
          <w:b/>
          <w:bCs/>
          <w:color w:val="000000" w:themeColor="text1"/>
          <w:u w:val="single"/>
        </w:rPr>
        <w:t>Additional path report mapping for UE Rx-Tx</w:t>
      </w:r>
      <w:r w:rsidRPr="006524A9">
        <w:rPr>
          <w:rFonts w:ascii="Arial" w:eastAsia="Arial" w:hAnsi="Arial" w:cs="Arial"/>
          <w:b/>
          <w:bCs/>
          <w:color w:val="000000" w:themeColor="text1"/>
          <w:u w:val="single"/>
        </w:rPr>
        <w:t xml:space="preserve"> measurement</w:t>
      </w:r>
    </w:p>
    <w:p w14:paraId="5EFE190F" w14:textId="77777777" w:rsidR="00941D85" w:rsidRPr="00975FAA" w:rsidRDefault="00941D85" w:rsidP="00941D85">
      <w:pPr>
        <w:rPr>
          <w:rFonts w:ascii="Arial" w:eastAsia="Arial" w:hAnsi="Arial" w:cs="Arial"/>
          <w:b/>
          <w:bCs/>
          <w:color w:val="000000" w:themeColor="text1"/>
        </w:rPr>
      </w:pPr>
      <w:r w:rsidRPr="00975FAA">
        <w:rPr>
          <w:rFonts w:ascii="Arial" w:eastAsia="Arial" w:hAnsi="Arial" w:cs="Arial"/>
          <w:b/>
          <w:bCs/>
          <w:color w:val="000000" w:themeColor="text1"/>
        </w:rPr>
        <w:t>For k = -3</w:t>
      </w:r>
    </w:p>
    <w:p w14:paraId="551448D0"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t>Minimum reported quantity value: path</w:t>
      </w:r>
      <w:r w:rsidRPr="00844060">
        <w:rPr>
          <w:rFonts w:ascii="Arial" w:eastAsia="Arial" w:hAnsi="Arial" w:cs="Arial"/>
          <w:color w:val="000000" w:themeColor="text1"/>
        </w:rPr>
        <w:t>_0000</w:t>
      </w:r>
      <w:r>
        <w:rPr>
          <w:rFonts w:ascii="Arial" w:eastAsia="Arial" w:hAnsi="Arial" w:cs="Arial"/>
          <w:color w:val="000000" w:themeColor="text1"/>
        </w:rPr>
        <w:t>0</w:t>
      </w:r>
    </w:p>
    <w:p w14:paraId="063A30C7"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t>Maximum reported quantity value: path</w:t>
      </w:r>
      <w:r w:rsidRPr="00844060">
        <w:rPr>
          <w:rFonts w:ascii="Arial" w:eastAsia="Arial" w:hAnsi="Arial" w:cs="Arial"/>
          <w:color w:val="000000" w:themeColor="text1"/>
        </w:rPr>
        <w:t>_</w:t>
      </w:r>
      <w:r>
        <w:rPr>
          <w:rFonts w:ascii="Arial" w:eastAsia="Arial" w:hAnsi="Arial" w:cs="Arial"/>
          <w:color w:val="000000" w:themeColor="text1"/>
        </w:rPr>
        <w:t>130801</w:t>
      </w:r>
    </w:p>
    <w:p w14:paraId="016DF446"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t>Total number of reported quantity values: 130802</w:t>
      </w:r>
    </w:p>
    <w:p w14:paraId="7240DAD2" w14:textId="77777777" w:rsidR="00941D85" w:rsidRDefault="00941D85" w:rsidP="00941D85">
      <w:pPr>
        <w:rPr>
          <w:rFonts w:ascii="Arial" w:eastAsia="Arial" w:hAnsi="Arial" w:cs="Arial"/>
          <w:color w:val="000000" w:themeColor="text1"/>
        </w:rPr>
      </w:pPr>
    </w:p>
    <w:p w14:paraId="3D17AFBD" w14:textId="77777777" w:rsidR="00941D85" w:rsidRPr="00975FAA" w:rsidRDefault="00941D85" w:rsidP="00941D85">
      <w:pPr>
        <w:rPr>
          <w:rFonts w:ascii="Arial" w:eastAsia="Arial" w:hAnsi="Arial" w:cs="Arial"/>
          <w:b/>
          <w:bCs/>
          <w:color w:val="000000" w:themeColor="text1"/>
        </w:rPr>
      </w:pPr>
      <w:r w:rsidRPr="00975FAA">
        <w:rPr>
          <w:rFonts w:ascii="Arial" w:eastAsia="Arial" w:hAnsi="Arial" w:cs="Arial"/>
          <w:b/>
          <w:bCs/>
          <w:color w:val="000000" w:themeColor="text1"/>
        </w:rPr>
        <w:t>For k = -4</w:t>
      </w:r>
    </w:p>
    <w:p w14:paraId="50BDB7DB"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t>Minimum reported quantity value: path</w:t>
      </w:r>
      <w:r w:rsidRPr="00844060">
        <w:rPr>
          <w:rFonts w:ascii="Arial" w:eastAsia="Arial" w:hAnsi="Arial" w:cs="Arial"/>
          <w:color w:val="000000" w:themeColor="text1"/>
        </w:rPr>
        <w:t>_0000</w:t>
      </w:r>
      <w:r>
        <w:rPr>
          <w:rFonts w:ascii="Arial" w:eastAsia="Arial" w:hAnsi="Arial" w:cs="Arial"/>
          <w:color w:val="000000" w:themeColor="text1"/>
        </w:rPr>
        <w:t>00</w:t>
      </w:r>
    </w:p>
    <w:p w14:paraId="1943305E"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t>Maximum reported quantity value: path</w:t>
      </w:r>
      <w:r w:rsidRPr="00844060">
        <w:rPr>
          <w:rFonts w:ascii="Arial" w:eastAsia="Arial" w:hAnsi="Arial" w:cs="Arial"/>
          <w:color w:val="000000" w:themeColor="text1"/>
        </w:rPr>
        <w:t>_</w:t>
      </w:r>
      <w:r>
        <w:rPr>
          <w:rFonts w:ascii="Arial" w:eastAsia="Arial" w:hAnsi="Arial" w:cs="Arial"/>
          <w:color w:val="000000" w:themeColor="text1"/>
        </w:rPr>
        <w:t>261601</w:t>
      </w:r>
    </w:p>
    <w:p w14:paraId="41A33787"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t>Total number of reported quantity values: 261602</w:t>
      </w:r>
    </w:p>
    <w:p w14:paraId="2D96046B" w14:textId="77777777" w:rsidR="00941D85" w:rsidRDefault="00941D85" w:rsidP="00941D85">
      <w:pPr>
        <w:rPr>
          <w:rFonts w:ascii="Arial" w:eastAsia="Arial" w:hAnsi="Arial" w:cs="Arial"/>
          <w:color w:val="000000" w:themeColor="text1"/>
        </w:rPr>
      </w:pPr>
    </w:p>
    <w:p w14:paraId="6F34568F" w14:textId="77777777" w:rsidR="00941D85" w:rsidRPr="00975FAA" w:rsidRDefault="00941D85" w:rsidP="00941D85">
      <w:pPr>
        <w:rPr>
          <w:rFonts w:ascii="Arial" w:eastAsia="Arial" w:hAnsi="Arial" w:cs="Arial"/>
          <w:b/>
          <w:bCs/>
          <w:color w:val="000000" w:themeColor="text1"/>
        </w:rPr>
      </w:pPr>
      <w:r w:rsidRPr="00975FAA">
        <w:rPr>
          <w:rFonts w:ascii="Arial" w:eastAsia="Arial" w:hAnsi="Arial" w:cs="Arial"/>
          <w:b/>
          <w:bCs/>
          <w:color w:val="000000" w:themeColor="text1"/>
        </w:rPr>
        <w:t>For k = -5</w:t>
      </w:r>
    </w:p>
    <w:p w14:paraId="45E9960C"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t>Minimum reported quantity value: path</w:t>
      </w:r>
      <w:r w:rsidRPr="00844060">
        <w:rPr>
          <w:rFonts w:ascii="Arial" w:eastAsia="Arial" w:hAnsi="Arial" w:cs="Arial"/>
          <w:color w:val="000000" w:themeColor="text1"/>
        </w:rPr>
        <w:t>_0000</w:t>
      </w:r>
      <w:r>
        <w:rPr>
          <w:rFonts w:ascii="Arial" w:eastAsia="Arial" w:hAnsi="Arial" w:cs="Arial"/>
          <w:color w:val="000000" w:themeColor="text1"/>
        </w:rPr>
        <w:t>00</w:t>
      </w:r>
    </w:p>
    <w:p w14:paraId="2D2E2BFE"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t>Maximum reported quantity value: path</w:t>
      </w:r>
      <w:r w:rsidRPr="00844060">
        <w:rPr>
          <w:rFonts w:ascii="Arial" w:eastAsia="Arial" w:hAnsi="Arial" w:cs="Arial"/>
          <w:color w:val="000000" w:themeColor="text1"/>
        </w:rPr>
        <w:t>_</w:t>
      </w:r>
      <w:r>
        <w:rPr>
          <w:rFonts w:ascii="Arial" w:eastAsia="Arial" w:hAnsi="Arial" w:cs="Arial"/>
          <w:color w:val="000000" w:themeColor="text1"/>
        </w:rPr>
        <w:t>523201</w:t>
      </w:r>
    </w:p>
    <w:p w14:paraId="5F5A7CBF"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t>Total number of reported quantity values: 523202</w:t>
      </w:r>
    </w:p>
    <w:p w14:paraId="2D70A48C" w14:textId="77777777" w:rsidR="00941D85" w:rsidRDefault="00941D85" w:rsidP="00941D85">
      <w:pPr>
        <w:rPr>
          <w:rFonts w:ascii="Arial" w:eastAsia="Arial" w:hAnsi="Arial" w:cs="Arial"/>
          <w:color w:val="000000" w:themeColor="text1"/>
        </w:rPr>
      </w:pPr>
    </w:p>
    <w:p w14:paraId="55655DAF" w14:textId="77777777" w:rsidR="00941D85" w:rsidRPr="00975FAA" w:rsidRDefault="00941D85" w:rsidP="00941D85">
      <w:pPr>
        <w:rPr>
          <w:rFonts w:ascii="Arial" w:eastAsia="Arial" w:hAnsi="Arial" w:cs="Arial"/>
          <w:b/>
          <w:bCs/>
          <w:color w:val="000000" w:themeColor="text1"/>
        </w:rPr>
      </w:pPr>
      <w:r w:rsidRPr="00975FAA">
        <w:rPr>
          <w:rFonts w:ascii="Arial" w:eastAsia="Arial" w:hAnsi="Arial" w:cs="Arial"/>
          <w:b/>
          <w:bCs/>
          <w:color w:val="000000" w:themeColor="text1"/>
        </w:rPr>
        <w:t>For k = -6</w:t>
      </w:r>
    </w:p>
    <w:p w14:paraId="2CC7DFB6"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t>Minimum reported quantity value: path</w:t>
      </w:r>
      <w:r w:rsidRPr="00844060">
        <w:rPr>
          <w:rFonts w:ascii="Arial" w:eastAsia="Arial" w:hAnsi="Arial" w:cs="Arial"/>
          <w:color w:val="000000" w:themeColor="text1"/>
        </w:rPr>
        <w:t>_0000</w:t>
      </w:r>
      <w:r>
        <w:rPr>
          <w:rFonts w:ascii="Arial" w:eastAsia="Arial" w:hAnsi="Arial" w:cs="Arial"/>
          <w:color w:val="000000" w:themeColor="text1"/>
        </w:rPr>
        <w:t>000</w:t>
      </w:r>
    </w:p>
    <w:p w14:paraId="0ADE1A7E"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t>Maximum reported quantity value: path</w:t>
      </w:r>
      <w:r w:rsidRPr="00844060">
        <w:rPr>
          <w:rFonts w:ascii="Arial" w:eastAsia="Arial" w:hAnsi="Arial" w:cs="Arial"/>
          <w:color w:val="000000" w:themeColor="text1"/>
        </w:rPr>
        <w:t>_</w:t>
      </w:r>
      <w:r>
        <w:rPr>
          <w:rFonts w:ascii="Arial" w:eastAsia="Arial" w:hAnsi="Arial" w:cs="Arial"/>
          <w:color w:val="000000" w:themeColor="text1"/>
        </w:rPr>
        <w:t>1046401</w:t>
      </w:r>
    </w:p>
    <w:p w14:paraId="4D314CD7" w14:textId="5C92379A" w:rsidR="00941D85" w:rsidRDefault="00941D85" w:rsidP="00941D85">
      <w:pPr>
        <w:rPr>
          <w:rFonts w:ascii="Arial" w:eastAsia="Arial" w:hAnsi="Arial" w:cs="Arial"/>
          <w:color w:val="000000" w:themeColor="text1"/>
        </w:rPr>
      </w:pPr>
      <w:r>
        <w:rPr>
          <w:rFonts w:ascii="Arial" w:eastAsia="Arial" w:hAnsi="Arial" w:cs="Arial"/>
          <w:color w:val="000000" w:themeColor="text1"/>
        </w:rPr>
        <w:t>Total number of reported quantity values: 1046402</w:t>
      </w:r>
    </w:p>
    <w:p w14:paraId="7716C768" w14:textId="68F752E8" w:rsidR="006524A9" w:rsidRDefault="006524A9" w:rsidP="006524A9">
      <w:pPr>
        <w:rPr>
          <w:rFonts w:ascii="Arial" w:eastAsia="Arial" w:hAnsi="Arial" w:cs="Arial"/>
          <w:color w:val="000000" w:themeColor="text1"/>
        </w:rPr>
      </w:pPr>
    </w:p>
    <w:p w14:paraId="08DB1371" w14:textId="40E18C9E" w:rsidR="006524A9" w:rsidRPr="006524A9" w:rsidRDefault="006524A9" w:rsidP="00407A1F">
      <w:pPr>
        <w:rPr>
          <w:rFonts w:ascii="Arial" w:eastAsia="Arial" w:hAnsi="Arial" w:cs="Arial"/>
          <w:b/>
          <w:bCs/>
          <w:color w:val="000000" w:themeColor="text1"/>
          <w:u w:val="single"/>
        </w:rPr>
      </w:pPr>
      <w:r w:rsidRPr="006524A9">
        <w:rPr>
          <w:rFonts w:ascii="Arial" w:eastAsia="Arial" w:hAnsi="Arial" w:cs="Arial"/>
          <w:b/>
          <w:bCs/>
          <w:color w:val="000000" w:themeColor="text1"/>
          <w:u w:val="single"/>
        </w:rPr>
        <w:t># UL-RTOA measurement</w:t>
      </w:r>
    </w:p>
    <w:p w14:paraId="319E0420" w14:textId="77777777" w:rsidR="00941D85" w:rsidRPr="00975FAA" w:rsidRDefault="00941D85" w:rsidP="00941D85">
      <w:pPr>
        <w:rPr>
          <w:rFonts w:ascii="Arial" w:eastAsia="Arial" w:hAnsi="Arial" w:cs="Arial"/>
          <w:b/>
          <w:bCs/>
          <w:color w:val="000000" w:themeColor="text1"/>
        </w:rPr>
      </w:pPr>
      <w:r w:rsidRPr="00975FAA">
        <w:rPr>
          <w:rFonts w:ascii="Arial" w:eastAsia="Arial" w:hAnsi="Arial" w:cs="Arial"/>
          <w:b/>
          <w:bCs/>
          <w:color w:val="000000" w:themeColor="text1"/>
        </w:rPr>
        <w:t>For k = -3</w:t>
      </w:r>
    </w:p>
    <w:p w14:paraId="16110A08" w14:textId="30007E0B"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Pr="00941D85">
        <w:rPr>
          <w:rFonts w:ascii="Arial" w:eastAsia="Arial" w:hAnsi="Arial" w:cs="Arial"/>
          <w:color w:val="000000" w:themeColor="text1"/>
        </w:rPr>
        <w:t>UL_RTOA</w:t>
      </w:r>
      <w:r w:rsidRPr="00975FAA">
        <w:rPr>
          <w:rFonts w:ascii="Arial" w:eastAsia="Arial" w:hAnsi="Arial" w:cs="Arial"/>
          <w:color w:val="000000" w:themeColor="text1"/>
        </w:rPr>
        <w:t>_</w:t>
      </w:r>
      <w:r>
        <w:rPr>
          <w:rFonts w:ascii="Arial" w:eastAsia="Arial" w:hAnsi="Arial" w:cs="Arial"/>
          <w:color w:val="000000" w:themeColor="text1"/>
        </w:rPr>
        <w:t>00000000</w:t>
      </w:r>
    </w:p>
    <w:p w14:paraId="26BA968C" w14:textId="219ED489"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Pr="00941D85">
        <w:rPr>
          <w:rFonts w:ascii="Arial" w:eastAsia="Arial" w:hAnsi="Arial" w:cs="Arial"/>
          <w:color w:val="000000" w:themeColor="text1"/>
        </w:rPr>
        <w:t>UL_RTOA</w:t>
      </w:r>
      <w:r w:rsidRPr="00975FAA">
        <w:rPr>
          <w:rFonts w:ascii="Arial" w:eastAsia="Arial" w:hAnsi="Arial" w:cs="Arial"/>
          <w:color w:val="000000" w:themeColor="text1"/>
        </w:rPr>
        <w:t>_</w:t>
      </w:r>
      <w:r>
        <w:rPr>
          <w:rFonts w:ascii="Arial" w:eastAsia="Arial" w:hAnsi="Arial" w:cs="Arial"/>
          <w:color w:val="000000" w:themeColor="text1"/>
        </w:rPr>
        <w:t>15760385</w:t>
      </w:r>
    </w:p>
    <w:p w14:paraId="5F2E30D4"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t>Total number of reported quantity values: 15760386</w:t>
      </w:r>
    </w:p>
    <w:p w14:paraId="0A142928" w14:textId="77777777" w:rsidR="00941D85" w:rsidRDefault="00941D85" w:rsidP="00941D85">
      <w:pPr>
        <w:rPr>
          <w:rFonts w:ascii="Arial" w:eastAsia="Arial" w:hAnsi="Arial" w:cs="Arial"/>
          <w:color w:val="000000" w:themeColor="text1"/>
        </w:rPr>
      </w:pPr>
    </w:p>
    <w:p w14:paraId="427BABD6" w14:textId="77777777" w:rsidR="00941D85" w:rsidRPr="00975FAA" w:rsidRDefault="00941D85" w:rsidP="00941D85">
      <w:pPr>
        <w:rPr>
          <w:rFonts w:ascii="Arial" w:eastAsia="Arial" w:hAnsi="Arial" w:cs="Arial"/>
          <w:b/>
          <w:bCs/>
          <w:color w:val="000000" w:themeColor="text1"/>
        </w:rPr>
      </w:pPr>
      <w:r w:rsidRPr="00975FAA">
        <w:rPr>
          <w:rFonts w:ascii="Arial" w:eastAsia="Arial" w:hAnsi="Arial" w:cs="Arial"/>
          <w:b/>
          <w:bCs/>
          <w:color w:val="000000" w:themeColor="text1"/>
        </w:rPr>
        <w:t>For k = -4</w:t>
      </w:r>
    </w:p>
    <w:p w14:paraId="1D7C1573" w14:textId="5D41A6A0"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00E76E67" w:rsidRPr="00941D85">
        <w:rPr>
          <w:rFonts w:ascii="Arial" w:eastAsia="Arial" w:hAnsi="Arial" w:cs="Arial"/>
          <w:color w:val="000000" w:themeColor="text1"/>
        </w:rPr>
        <w:t>UL_RTOA</w:t>
      </w:r>
      <w:r w:rsidRPr="00975FAA">
        <w:rPr>
          <w:rFonts w:ascii="Arial" w:eastAsia="Arial" w:hAnsi="Arial" w:cs="Arial"/>
          <w:color w:val="000000" w:themeColor="text1"/>
        </w:rPr>
        <w:t>_</w:t>
      </w:r>
      <w:r>
        <w:rPr>
          <w:rFonts w:ascii="Arial" w:eastAsia="Arial" w:hAnsi="Arial" w:cs="Arial"/>
          <w:color w:val="000000" w:themeColor="text1"/>
        </w:rPr>
        <w:t>00000000</w:t>
      </w:r>
    </w:p>
    <w:p w14:paraId="3C4F950D" w14:textId="10CFFDB1"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00E76E67" w:rsidRPr="00941D85">
        <w:rPr>
          <w:rFonts w:ascii="Arial" w:eastAsia="Arial" w:hAnsi="Arial" w:cs="Arial"/>
          <w:color w:val="000000" w:themeColor="text1"/>
        </w:rPr>
        <w:t>UL_RTOA</w:t>
      </w:r>
      <w:r w:rsidRPr="00975FAA">
        <w:rPr>
          <w:rFonts w:ascii="Arial" w:eastAsia="Arial" w:hAnsi="Arial" w:cs="Arial"/>
          <w:color w:val="000000" w:themeColor="text1"/>
        </w:rPr>
        <w:t>_</w:t>
      </w:r>
      <w:r>
        <w:rPr>
          <w:rFonts w:ascii="Arial" w:eastAsia="Arial" w:hAnsi="Arial" w:cs="Arial"/>
          <w:color w:val="000000" w:themeColor="text1"/>
        </w:rPr>
        <w:t>31520769</w:t>
      </w:r>
    </w:p>
    <w:p w14:paraId="5415D702"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t>Total number of reported quantity values: 31520770</w:t>
      </w:r>
    </w:p>
    <w:p w14:paraId="64E645E9" w14:textId="77777777" w:rsidR="00941D85" w:rsidRDefault="00941D85" w:rsidP="00941D85">
      <w:pPr>
        <w:rPr>
          <w:rFonts w:ascii="Arial" w:eastAsia="Arial" w:hAnsi="Arial" w:cs="Arial"/>
          <w:color w:val="000000" w:themeColor="text1"/>
        </w:rPr>
      </w:pPr>
    </w:p>
    <w:p w14:paraId="7114E1D8" w14:textId="77777777" w:rsidR="00941D85" w:rsidRPr="00975FAA" w:rsidRDefault="00941D85" w:rsidP="00941D85">
      <w:pPr>
        <w:rPr>
          <w:rFonts w:ascii="Arial" w:eastAsia="Arial" w:hAnsi="Arial" w:cs="Arial"/>
          <w:b/>
          <w:bCs/>
          <w:color w:val="000000" w:themeColor="text1"/>
        </w:rPr>
      </w:pPr>
      <w:r w:rsidRPr="00975FAA">
        <w:rPr>
          <w:rFonts w:ascii="Arial" w:eastAsia="Arial" w:hAnsi="Arial" w:cs="Arial"/>
          <w:b/>
          <w:bCs/>
          <w:color w:val="000000" w:themeColor="text1"/>
        </w:rPr>
        <w:t>For k = -5</w:t>
      </w:r>
    </w:p>
    <w:p w14:paraId="49291261" w14:textId="1412B436"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00E76E67" w:rsidRPr="00941D85">
        <w:rPr>
          <w:rFonts w:ascii="Arial" w:eastAsia="Arial" w:hAnsi="Arial" w:cs="Arial"/>
          <w:color w:val="000000" w:themeColor="text1"/>
        </w:rPr>
        <w:t>UL_RTOA</w:t>
      </w:r>
      <w:r w:rsidRPr="00975FAA">
        <w:rPr>
          <w:rFonts w:ascii="Arial" w:eastAsia="Arial" w:hAnsi="Arial" w:cs="Arial"/>
          <w:color w:val="000000" w:themeColor="text1"/>
        </w:rPr>
        <w:t>_</w:t>
      </w:r>
      <w:r>
        <w:rPr>
          <w:rFonts w:ascii="Arial" w:eastAsia="Arial" w:hAnsi="Arial" w:cs="Arial"/>
          <w:color w:val="000000" w:themeColor="text1"/>
        </w:rPr>
        <w:t>00000000</w:t>
      </w:r>
    </w:p>
    <w:p w14:paraId="47B2F744" w14:textId="10B80359"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00E76E67" w:rsidRPr="00941D85">
        <w:rPr>
          <w:rFonts w:ascii="Arial" w:eastAsia="Arial" w:hAnsi="Arial" w:cs="Arial"/>
          <w:color w:val="000000" w:themeColor="text1"/>
        </w:rPr>
        <w:t>UL_RTOA</w:t>
      </w:r>
      <w:r w:rsidRPr="00975FAA">
        <w:rPr>
          <w:rFonts w:ascii="Arial" w:eastAsia="Arial" w:hAnsi="Arial" w:cs="Arial"/>
          <w:color w:val="000000" w:themeColor="text1"/>
        </w:rPr>
        <w:t>_</w:t>
      </w:r>
      <w:r>
        <w:rPr>
          <w:rFonts w:ascii="Arial" w:eastAsia="Arial" w:hAnsi="Arial" w:cs="Arial"/>
          <w:color w:val="000000" w:themeColor="text1"/>
        </w:rPr>
        <w:t>63041537</w:t>
      </w:r>
    </w:p>
    <w:p w14:paraId="37C4D85A"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t>Total number of reported quantity values: 63041538</w:t>
      </w:r>
    </w:p>
    <w:p w14:paraId="15ACB6B6" w14:textId="77777777" w:rsidR="00941D85" w:rsidRDefault="00941D85" w:rsidP="00941D85">
      <w:pPr>
        <w:rPr>
          <w:rFonts w:ascii="Arial" w:eastAsia="Arial" w:hAnsi="Arial" w:cs="Arial"/>
          <w:color w:val="000000" w:themeColor="text1"/>
        </w:rPr>
      </w:pPr>
    </w:p>
    <w:p w14:paraId="1DEA1892" w14:textId="77777777" w:rsidR="00941D85" w:rsidRPr="00975FAA" w:rsidRDefault="00941D85" w:rsidP="00941D85">
      <w:pPr>
        <w:rPr>
          <w:rFonts w:ascii="Arial" w:eastAsia="Arial" w:hAnsi="Arial" w:cs="Arial"/>
          <w:b/>
          <w:bCs/>
          <w:color w:val="000000" w:themeColor="text1"/>
        </w:rPr>
      </w:pPr>
      <w:r w:rsidRPr="00975FAA">
        <w:rPr>
          <w:rFonts w:ascii="Arial" w:eastAsia="Arial" w:hAnsi="Arial" w:cs="Arial"/>
          <w:b/>
          <w:bCs/>
          <w:color w:val="000000" w:themeColor="text1"/>
        </w:rPr>
        <w:t>For k = -6</w:t>
      </w:r>
    </w:p>
    <w:p w14:paraId="38BD5236" w14:textId="0BB4818D"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00E76E67" w:rsidRPr="00941D85">
        <w:rPr>
          <w:rFonts w:ascii="Arial" w:eastAsia="Arial" w:hAnsi="Arial" w:cs="Arial"/>
          <w:color w:val="000000" w:themeColor="text1"/>
        </w:rPr>
        <w:t>UL_RTOA</w:t>
      </w:r>
      <w:r w:rsidRPr="00975FAA">
        <w:rPr>
          <w:rFonts w:ascii="Arial" w:eastAsia="Arial" w:hAnsi="Arial" w:cs="Arial"/>
          <w:color w:val="000000" w:themeColor="text1"/>
        </w:rPr>
        <w:t>_</w:t>
      </w:r>
      <w:r>
        <w:rPr>
          <w:rFonts w:ascii="Arial" w:eastAsia="Arial" w:hAnsi="Arial" w:cs="Arial"/>
          <w:color w:val="000000" w:themeColor="text1"/>
        </w:rPr>
        <w:t>000000000</w:t>
      </w:r>
    </w:p>
    <w:p w14:paraId="5207ABCC" w14:textId="1F5D7F83"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00E76E67" w:rsidRPr="00941D85">
        <w:rPr>
          <w:rFonts w:ascii="Arial" w:eastAsia="Arial" w:hAnsi="Arial" w:cs="Arial"/>
          <w:color w:val="000000" w:themeColor="text1"/>
        </w:rPr>
        <w:t>UL_RTOA</w:t>
      </w:r>
      <w:r w:rsidRPr="00975FAA">
        <w:rPr>
          <w:rFonts w:ascii="Arial" w:eastAsia="Arial" w:hAnsi="Arial" w:cs="Arial"/>
          <w:color w:val="000000" w:themeColor="text1"/>
        </w:rPr>
        <w:t>_</w:t>
      </w:r>
      <w:r>
        <w:rPr>
          <w:rFonts w:ascii="Arial" w:eastAsia="Arial" w:hAnsi="Arial" w:cs="Arial"/>
          <w:color w:val="000000" w:themeColor="text1"/>
        </w:rPr>
        <w:t>126083073</w:t>
      </w:r>
    </w:p>
    <w:p w14:paraId="0B568435"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t>Total number of reported quantity values: 126083074</w:t>
      </w:r>
    </w:p>
    <w:p w14:paraId="015B70D0" w14:textId="77777777" w:rsidR="00E76E67" w:rsidRDefault="00E76E67" w:rsidP="00941D85">
      <w:pPr>
        <w:rPr>
          <w:rFonts w:ascii="Arial" w:eastAsia="Arial" w:hAnsi="Arial" w:cs="Arial"/>
          <w:color w:val="000000" w:themeColor="text1"/>
        </w:rPr>
      </w:pPr>
    </w:p>
    <w:p w14:paraId="107BBD43" w14:textId="7A643056" w:rsidR="00E76E67" w:rsidRDefault="00E76E67" w:rsidP="00E76E67">
      <w:pPr>
        <w:rPr>
          <w:rFonts w:ascii="Arial" w:eastAsia="Arial" w:hAnsi="Arial" w:cs="Arial"/>
          <w:b/>
          <w:bCs/>
          <w:color w:val="000000" w:themeColor="text1"/>
        </w:rPr>
      </w:pPr>
      <w:r w:rsidRPr="006524A9">
        <w:rPr>
          <w:rFonts w:ascii="Arial" w:eastAsia="Arial" w:hAnsi="Arial" w:cs="Arial"/>
          <w:b/>
          <w:bCs/>
          <w:color w:val="000000" w:themeColor="text1"/>
          <w:u w:val="single"/>
        </w:rPr>
        <w:t xml:space="preserve"># </w:t>
      </w:r>
      <w:r>
        <w:rPr>
          <w:rFonts w:ascii="Arial" w:eastAsia="Arial" w:hAnsi="Arial" w:cs="Arial"/>
          <w:b/>
          <w:bCs/>
          <w:color w:val="000000" w:themeColor="text1"/>
          <w:u w:val="single"/>
        </w:rPr>
        <w:t>Additional path report mapping for UL-RTOA</w:t>
      </w:r>
      <w:r w:rsidRPr="006524A9">
        <w:rPr>
          <w:rFonts w:ascii="Arial" w:eastAsia="Arial" w:hAnsi="Arial" w:cs="Arial"/>
          <w:b/>
          <w:bCs/>
          <w:color w:val="000000" w:themeColor="text1"/>
          <w:u w:val="single"/>
        </w:rPr>
        <w:t xml:space="preserve"> measurement</w:t>
      </w:r>
    </w:p>
    <w:p w14:paraId="5F9F5CF7" w14:textId="217B4110" w:rsidR="00E76E67" w:rsidRPr="00975FAA" w:rsidRDefault="00E76E67" w:rsidP="00E76E67">
      <w:pPr>
        <w:rPr>
          <w:rFonts w:ascii="Arial" w:eastAsia="Arial" w:hAnsi="Arial" w:cs="Arial"/>
          <w:b/>
          <w:bCs/>
          <w:color w:val="000000" w:themeColor="text1"/>
        </w:rPr>
      </w:pPr>
      <w:r w:rsidRPr="00975FAA">
        <w:rPr>
          <w:rFonts w:ascii="Arial" w:eastAsia="Arial" w:hAnsi="Arial" w:cs="Arial"/>
          <w:b/>
          <w:bCs/>
          <w:color w:val="000000" w:themeColor="text1"/>
        </w:rPr>
        <w:t>For k = -3</w:t>
      </w:r>
    </w:p>
    <w:p w14:paraId="7FBE64CD" w14:textId="77777777" w:rsidR="00E76E67" w:rsidRDefault="00E76E67" w:rsidP="00E76E67">
      <w:pPr>
        <w:rPr>
          <w:rFonts w:ascii="Arial" w:eastAsia="Arial" w:hAnsi="Arial" w:cs="Arial"/>
          <w:color w:val="000000" w:themeColor="text1"/>
        </w:rPr>
      </w:pPr>
      <w:r>
        <w:rPr>
          <w:rFonts w:ascii="Arial" w:eastAsia="Arial" w:hAnsi="Arial" w:cs="Arial"/>
          <w:color w:val="000000" w:themeColor="text1"/>
        </w:rPr>
        <w:lastRenderedPageBreak/>
        <w:t>Minimum reported quantity value: path</w:t>
      </w:r>
      <w:r w:rsidRPr="00844060">
        <w:rPr>
          <w:rFonts w:ascii="Arial" w:eastAsia="Arial" w:hAnsi="Arial" w:cs="Arial"/>
          <w:color w:val="000000" w:themeColor="text1"/>
        </w:rPr>
        <w:t>_0000</w:t>
      </w:r>
      <w:r>
        <w:rPr>
          <w:rFonts w:ascii="Arial" w:eastAsia="Arial" w:hAnsi="Arial" w:cs="Arial"/>
          <w:color w:val="000000" w:themeColor="text1"/>
        </w:rPr>
        <w:t>0</w:t>
      </w:r>
    </w:p>
    <w:p w14:paraId="462E18BD" w14:textId="77777777" w:rsidR="00E76E67" w:rsidRDefault="00E76E67" w:rsidP="00E76E67">
      <w:pPr>
        <w:rPr>
          <w:rFonts w:ascii="Arial" w:eastAsia="Arial" w:hAnsi="Arial" w:cs="Arial"/>
          <w:color w:val="000000" w:themeColor="text1"/>
        </w:rPr>
      </w:pPr>
      <w:r>
        <w:rPr>
          <w:rFonts w:ascii="Arial" w:eastAsia="Arial" w:hAnsi="Arial" w:cs="Arial"/>
          <w:color w:val="000000" w:themeColor="text1"/>
        </w:rPr>
        <w:t>Maximum reported quantity value: path</w:t>
      </w:r>
      <w:r w:rsidRPr="00844060">
        <w:rPr>
          <w:rFonts w:ascii="Arial" w:eastAsia="Arial" w:hAnsi="Arial" w:cs="Arial"/>
          <w:color w:val="000000" w:themeColor="text1"/>
        </w:rPr>
        <w:t>_</w:t>
      </w:r>
      <w:r>
        <w:rPr>
          <w:rFonts w:ascii="Arial" w:eastAsia="Arial" w:hAnsi="Arial" w:cs="Arial"/>
          <w:color w:val="000000" w:themeColor="text1"/>
        </w:rPr>
        <w:t>130801</w:t>
      </w:r>
    </w:p>
    <w:p w14:paraId="7177E5B2" w14:textId="77777777" w:rsidR="00E76E67" w:rsidRDefault="00E76E67" w:rsidP="00E76E67">
      <w:pPr>
        <w:rPr>
          <w:rFonts w:ascii="Arial" w:eastAsia="Arial" w:hAnsi="Arial" w:cs="Arial"/>
          <w:color w:val="000000" w:themeColor="text1"/>
        </w:rPr>
      </w:pPr>
      <w:r>
        <w:rPr>
          <w:rFonts w:ascii="Arial" w:eastAsia="Arial" w:hAnsi="Arial" w:cs="Arial"/>
          <w:color w:val="000000" w:themeColor="text1"/>
        </w:rPr>
        <w:t>Total number of reported quantity values: 130802</w:t>
      </w:r>
    </w:p>
    <w:p w14:paraId="1FB3D21B" w14:textId="77777777" w:rsidR="00E76E67" w:rsidRDefault="00E76E67" w:rsidP="00E76E67">
      <w:pPr>
        <w:rPr>
          <w:rFonts w:ascii="Arial" w:eastAsia="Arial" w:hAnsi="Arial" w:cs="Arial"/>
          <w:color w:val="000000" w:themeColor="text1"/>
        </w:rPr>
      </w:pPr>
    </w:p>
    <w:p w14:paraId="509013A0" w14:textId="77777777" w:rsidR="00E76E67" w:rsidRPr="00975FAA" w:rsidRDefault="00E76E67" w:rsidP="00E76E67">
      <w:pPr>
        <w:rPr>
          <w:rFonts w:ascii="Arial" w:eastAsia="Arial" w:hAnsi="Arial" w:cs="Arial"/>
          <w:b/>
          <w:bCs/>
          <w:color w:val="000000" w:themeColor="text1"/>
        </w:rPr>
      </w:pPr>
      <w:r w:rsidRPr="00975FAA">
        <w:rPr>
          <w:rFonts w:ascii="Arial" w:eastAsia="Arial" w:hAnsi="Arial" w:cs="Arial"/>
          <w:b/>
          <w:bCs/>
          <w:color w:val="000000" w:themeColor="text1"/>
        </w:rPr>
        <w:t>For k = -4</w:t>
      </w:r>
    </w:p>
    <w:p w14:paraId="424DB558" w14:textId="77777777" w:rsidR="00E76E67" w:rsidRDefault="00E76E67" w:rsidP="00E76E67">
      <w:pPr>
        <w:rPr>
          <w:rFonts w:ascii="Arial" w:eastAsia="Arial" w:hAnsi="Arial" w:cs="Arial"/>
          <w:color w:val="000000" w:themeColor="text1"/>
        </w:rPr>
      </w:pPr>
      <w:r>
        <w:rPr>
          <w:rFonts w:ascii="Arial" w:eastAsia="Arial" w:hAnsi="Arial" w:cs="Arial"/>
          <w:color w:val="000000" w:themeColor="text1"/>
        </w:rPr>
        <w:t>Minimum reported quantity value: path</w:t>
      </w:r>
      <w:r w:rsidRPr="00844060">
        <w:rPr>
          <w:rFonts w:ascii="Arial" w:eastAsia="Arial" w:hAnsi="Arial" w:cs="Arial"/>
          <w:color w:val="000000" w:themeColor="text1"/>
        </w:rPr>
        <w:t>_0000</w:t>
      </w:r>
      <w:r>
        <w:rPr>
          <w:rFonts w:ascii="Arial" w:eastAsia="Arial" w:hAnsi="Arial" w:cs="Arial"/>
          <w:color w:val="000000" w:themeColor="text1"/>
        </w:rPr>
        <w:t>00</w:t>
      </w:r>
    </w:p>
    <w:p w14:paraId="3A32D11A" w14:textId="77777777" w:rsidR="00E76E67" w:rsidRDefault="00E76E67" w:rsidP="00E76E67">
      <w:pPr>
        <w:rPr>
          <w:rFonts w:ascii="Arial" w:eastAsia="Arial" w:hAnsi="Arial" w:cs="Arial"/>
          <w:color w:val="000000" w:themeColor="text1"/>
        </w:rPr>
      </w:pPr>
      <w:r>
        <w:rPr>
          <w:rFonts w:ascii="Arial" w:eastAsia="Arial" w:hAnsi="Arial" w:cs="Arial"/>
          <w:color w:val="000000" w:themeColor="text1"/>
        </w:rPr>
        <w:t>Maximum reported quantity value: path</w:t>
      </w:r>
      <w:r w:rsidRPr="00844060">
        <w:rPr>
          <w:rFonts w:ascii="Arial" w:eastAsia="Arial" w:hAnsi="Arial" w:cs="Arial"/>
          <w:color w:val="000000" w:themeColor="text1"/>
        </w:rPr>
        <w:t>_</w:t>
      </w:r>
      <w:r>
        <w:rPr>
          <w:rFonts w:ascii="Arial" w:eastAsia="Arial" w:hAnsi="Arial" w:cs="Arial"/>
          <w:color w:val="000000" w:themeColor="text1"/>
        </w:rPr>
        <w:t>261601</w:t>
      </w:r>
    </w:p>
    <w:p w14:paraId="4A8CAE02" w14:textId="77777777" w:rsidR="00E76E67" w:rsidRDefault="00E76E67" w:rsidP="00E76E67">
      <w:pPr>
        <w:rPr>
          <w:rFonts w:ascii="Arial" w:eastAsia="Arial" w:hAnsi="Arial" w:cs="Arial"/>
          <w:color w:val="000000" w:themeColor="text1"/>
        </w:rPr>
      </w:pPr>
      <w:r>
        <w:rPr>
          <w:rFonts w:ascii="Arial" w:eastAsia="Arial" w:hAnsi="Arial" w:cs="Arial"/>
          <w:color w:val="000000" w:themeColor="text1"/>
        </w:rPr>
        <w:t>Total number of reported quantity values: 261602</w:t>
      </w:r>
    </w:p>
    <w:p w14:paraId="11FC5B38" w14:textId="77777777" w:rsidR="00E76E67" w:rsidRDefault="00E76E67" w:rsidP="00E76E67">
      <w:pPr>
        <w:rPr>
          <w:rFonts w:ascii="Arial" w:eastAsia="Arial" w:hAnsi="Arial" w:cs="Arial"/>
          <w:color w:val="000000" w:themeColor="text1"/>
        </w:rPr>
      </w:pPr>
    </w:p>
    <w:p w14:paraId="19443AAE" w14:textId="77777777" w:rsidR="00E76E67" w:rsidRPr="00975FAA" w:rsidRDefault="00E76E67" w:rsidP="00E76E67">
      <w:pPr>
        <w:rPr>
          <w:rFonts w:ascii="Arial" w:eastAsia="Arial" w:hAnsi="Arial" w:cs="Arial"/>
          <w:b/>
          <w:bCs/>
          <w:color w:val="000000" w:themeColor="text1"/>
        </w:rPr>
      </w:pPr>
      <w:r w:rsidRPr="00975FAA">
        <w:rPr>
          <w:rFonts w:ascii="Arial" w:eastAsia="Arial" w:hAnsi="Arial" w:cs="Arial"/>
          <w:b/>
          <w:bCs/>
          <w:color w:val="000000" w:themeColor="text1"/>
        </w:rPr>
        <w:t>For k = -5</w:t>
      </w:r>
    </w:p>
    <w:p w14:paraId="698BD5B0" w14:textId="77777777" w:rsidR="00E76E67" w:rsidRDefault="00E76E67" w:rsidP="00E76E67">
      <w:pPr>
        <w:rPr>
          <w:rFonts w:ascii="Arial" w:eastAsia="Arial" w:hAnsi="Arial" w:cs="Arial"/>
          <w:color w:val="000000" w:themeColor="text1"/>
        </w:rPr>
      </w:pPr>
      <w:r>
        <w:rPr>
          <w:rFonts w:ascii="Arial" w:eastAsia="Arial" w:hAnsi="Arial" w:cs="Arial"/>
          <w:color w:val="000000" w:themeColor="text1"/>
        </w:rPr>
        <w:t>Minimum reported quantity value: path</w:t>
      </w:r>
      <w:r w:rsidRPr="00844060">
        <w:rPr>
          <w:rFonts w:ascii="Arial" w:eastAsia="Arial" w:hAnsi="Arial" w:cs="Arial"/>
          <w:color w:val="000000" w:themeColor="text1"/>
        </w:rPr>
        <w:t>_0000</w:t>
      </w:r>
      <w:r>
        <w:rPr>
          <w:rFonts w:ascii="Arial" w:eastAsia="Arial" w:hAnsi="Arial" w:cs="Arial"/>
          <w:color w:val="000000" w:themeColor="text1"/>
        </w:rPr>
        <w:t>00</w:t>
      </w:r>
    </w:p>
    <w:p w14:paraId="3491AEC9" w14:textId="77777777" w:rsidR="00E76E67" w:rsidRDefault="00E76E67" w:rsidP="00E76E67">
      <w:pPr>
        <w:rPr>
          <w:rFonts w:ascii="Arial" w:eastAsia="Arial" w:hAnsi="Arial" w:cs="Arial"/>
          <w:color w:val="000000" w:themeColor="text1"/>
        </w:rPr>
      </w:pPr>
      <w:r>
        <w:rPr>
          <w:rFonts w:ascii="Arial" w:eastAsia="Arial" w:hAnsi="Arial" w:cs="Arial"/>
          <w:color w:val="000000" w:themeColor="text1"/>
        </w:rPr>
        <w:t>Maximum reported quantity value: path</w:t>
      </w:r>
      <w:r w:rsidRPr="00844060">
        <w:rPr>
          <w:rFonts w:ascii="Arial" w:eastAsia="Arial" w:hAnsi="Arial" w:cs="Arial"/>
          <w:color w:val="000000" w:themeColor="text1"/>
        </w:rPr>
        <w:t>_</w:t>
      </w:r>
      <w:r>
        <w:rPr>
          <w:rFonts w:ascii="Arial" w:eastAsia="Arial" w:hAnsi="Arial" w:cs="Arial"/>
          <w:color w:val="000000" w:themeColor="text1"/>
        </w:rPr>
        <w:t>523201</w:t>
      </w:r>
    </w:p>
    <w:p w14:paraId="53EB136F" w14:textId="77777777" w:rsidR="00E76E67" w:rsidRDefault="00E76E67" w:rsidP="00E76E67">
      <w:pPr>
        <w:rPr>
          <w:rFonts w:ascii="Arial" w:eastAsia="Arial" w:hAnsi="Arial" w:cs="Arial"/>
          <w:color w:val="000000" w:themeColor="text1"/>
        </w:rPr>
      </w:pPr>
      <w:r>
        <w:rPr>
          <w:rFonts w:ascii="Arial" w:eastAsia="Arial" w:hAnsi="Arial" w:cs="Arial"/>
          <w:color w:val="000000" w:themeColor="text1"/>
        </w:rPr>
        <w:t>Total number of reported quantity values: 523202</w:t>
      </w:r>
    </w:p>
    <w:p w14:paraId="7C556EEC" w14:textId="77777777" w:rsidR="00E76E67" w:rsidRDefault="00E76E67" w:rsidP="00E76E67">
      <w:pPr>
        <w:rPr>
          <w:rFonts w:ascii="Arial" w:eastAsia="Arial" w:hAnsi="Arial" w:cs="Arial"/>
          <w:color w:val="000000" w:themeColor="text1"/>
        </w:rPr>
      </w:pPr>
    </w:p>
    <w:p w14:paraId="748D5F9F" w14:textId="77777777" w:rsidR="00E76E67" w:rsidRPr="00975FAA" w:rsidRDefault="00E76E67" w:rsidP="00E76E67">
      <w:pPr>
        <w:rPr>
          <w:rFonts w:ascii="Arial" w:eastAsia="Arial" w:hAnsi="Arial" w:cs="Arial"/>
          <w:b/>
          <w:bCs/>
          <w:color w:val="000000" w:themeColor="text1"/>
        </w:rPr>
      </w:pPr>
      <w:r w:rsidRPr="00975FAA">
        <w:rPr>
          <w:rFonts w:ascii="Arial" w:eastAsia="Arial" w:hAnsi="Arial" w:cs="Arial"/>
          <w:b/>
          <w:bCs/>
          <w:color w:val="000000" w:themeColor="text1"/>
        </w:rPr>
        <w:t>For k = -6</w:t>
      </w:r>
    </w:p>
    <w:p w14:paraId="6E9A5BC2" w14:textId="77777777" w:rsidR="00E76E67" w:rsidRDefault="00E76E67" w:rsidP="00E76E67">
      <w:pPr>
        <w:rPr>
          <w:rFonts w:ascii="Arial" w:eastAsia="Arial" w:hAnsi="Arial" w:cs="Arial"/>
          <w:color w:val="000000" w:themeColor="text1"/>
        </w:rPr>
      </w:pPr>
      <w:r>
        <w:rPr>
          <w:rFonts w:ascii="Arial" w:eastAsia="Arial" w:hAnsi="Arial" w:cs="Arial"/>
          <w:color w:val="000000" w:themeColor="text1"/>
        </w:rPr>
        <w:t>Minimum reported quantity value: path</w:t>
      </w:r>
      <w:r w:rsidRPr="00844060">
        <w:rPr>
          <w:rFonts w:ascii="Arial" w:eastAsia="Arial" w:hAnsi="Arial" w:cs="Arial"/>
          <w:color w:val="000000" w:themeColor="text1"/>
        </w:rPr>
        <w:t>_0000</w:t>
      </w:r>
      <w:r>
        <w:rPr>
          <w:rFonts w:ascii="Arial" w:eastAsia="Arial" w:hAnsi="Arial" w:cs="Arial"/>
          <w:color w:val="000000" w:themeColor="text1"/>
        </w:rPr>
        <w:t>000</w:t>
      </w:r>
    </w:p>
    <w:p w14:paraId="32BF0B34" w14:textId="77777777" w:rsidR="00E76E67" w:rsidRDefault="00E76E67" w:rsidP="00E76E67">
      <w:pPr>
        <w:rPr>
          <w:rFonts w:ascii="Arial" w:eastAsia="Arial" w:hAnsi="Arial" w:cs="Arial"/>
          <w:color w:val="000000" w:themeColor="text1"/>
        </w:rPr>
      </w:pPr>
      <w:r>
        <w:rPr>
          <w:rFonts w:ascii="Arial" w:eastAsia="Arial" w:hAnsi="Arial" w:cs="Arial"/>
          <w:color w:val="000000" w:themeColor="text1"/>
        </w:rPr>
        <w:t>Maximum reported quantity value: path</w:t>
      </w:r>
      <w:r w:rsidRPr="00844060">
        <w:rPr>
          <w:rFonts w:ascii="Arial" w:eastAsia="Arial" w:hAnsi="Arial" w:cs="Arial"/>
          <w:color w:val="000000" w:themeColor="text1"/>
        </w:rPr>
        <w:t>_</w:t>
      </w:r>
      <w:r>
        <w:rPr>
          <w:rFonts w:ascii="Arial" w:eastAsia="Arial" w:hAnsi="Arial" w:cs="Arial"/>
          <w:color w:val="000000" w:themeColor="text1"/>
        </w:rPr>
        <w:t>1046401</w:t>
      </w:r>
    </w:p>
    <w:p w14:paraId="21734EB6" w14:textId="17485342" w:rsidR="00E76E67" w:rsidRDefault="00E76E67" w:rsidP="00941D85">
      <w:pPr>
        <w:rPr>
          <w:rFonts w:ascii="Arial" w:eastAsia="Arial" w:hAnsi="Arial" w:cs="Arial"/>
          <w:color w:val="000000" w:themeColor="text1"/>
        </w:rPr>
      </w:pPr>
      <w:r>
        <w:rPr>
          <w:rFonts w:ascii="Arial" w:eastAsia="Arial" w:hAnsi="Arial" w:cs="Arial"/>
          <w:color w:val="000000" w:themeColor="text1"/>
        </w:rPr>
        <w:t>Total number of reported quantity values: 1046402</w:t>
      </w:r>
    </w:p>
    <w:p w14:paraId="72A8D720" w14:textId="11E680E6" w:rsidR="006524A9" w:rsidRDefault="006524A9" w:rsidP="006524A9">
      <w:pPr>
        <w:rPr>
          <w:rFonts w:ascii="Arial" w:eastAsia="Arial" w:hAnsi="Arial" w:cs="Arial"/>
          <w:color w:val="000000" w:themeColor="text1"/>
        </w:rPr>
      </w:pPr>
    </w:p>
    <w:p w14:paraId="360660B2" w14:textId="64906950" w:rsidR="00E76E67" w:rsidRDefault="00E76E67" w:rsidP="00E76E67">
      <w:pPr>
        <w:rPr>
          <w:rFonts w:ascii="Arial" w:eastAsia="Arial" w:hAnsi="Arial" w:cs="Arial"/>
          <w:b/>
          <w:bCs/>
          <w:color w:val="000000" w:themeColor="text1"/>
          <w:u w:val="single"/>
        </w:rPr>
      </w:pPr>
      <w:r w:rsidRPr="006524A9">
        <w:rPr>
          <w:rFonts w:ascii="Arial" w:eastAsia="Arial" w:hAnsi="Arial" w:cs="Arial"/>
          <w:b/>
          <w:bCs/>
          <w:color w:val="000000" w:themeColor="text1"/>
          <w:u w:val="single"/>
        </w:rPr>
        <w:t xml:space="preserve"># </w:t>
      </w:r>
      <w:r>
        <w:rPr>
          <w:rFonts w:ascii="Arial" w:eastAsia="Arial" w:hAnsi="Arial" w:cs="Arial"/>
          <w:b/>
          <w:bCs/>
          <w:color w:val="000000" w:themeColor="text1"/>
          <w:u w:val="single"/>
        </w:rPr>
        <w:t>gNB</w:t>
      </w:r>
      <w:r w:rsidRPr="006524A9">
        <w:rPr>
          <w:rFonts w:ascii="Arial" w:eastAsia="Arial" w:hAnsi="Arial" w:cs="Arial"/>
          <w:b/>
          <w:bCs/>
          <w:color w:val="000000" w:themeColor="text1"/>
          <w:u w:val="single"/>
        </w:rPr>
        <w:t xml:space="preserve"> Rx-Tx measurement</w:t>
      </w:r>
      <w:r>
        <w:rPr>
          <w:rFonts w:ascii="Arial" w:eastAsia="Arial" w:hAnsi="Arial" w:cs="Arial"/>
          <w:b/>
          <w:bCs/>
          <w:color w:val="000000" w:themeColor="text1"/>
          <w:u w:val="single"/>
        </w:rPr>
        <w:t xml:space="preserve"> report mapping</w:t>
      </w:r>
    </w:p>
    <w:p w14:paraId="2DB86AED" w14:textId="77777777" w:rsidR="00E76E67" w:rsidRPr="001E174E" w:rsidRDefault="00E76E67" w:rsidP="00E76E67">
      <w:pPr>
        <w:rPr>
          <w:rFonts w:ascii="Arial" w:eastAsia="Arial" w:hAnsi="Arial" w:cs="Arial"/>
          <w:b/>
          <w:bCs/>
          <w:color w:val="000000" w:themeColor="text1"/>
        </w:rPr>
      </w:pPr>
      <w:r w:rsidRPr="001E174E">
        <w:rPr>
          <w:rFonts w:ascii="Arial" w:eastAsia="Arial" w:hAnsi="Arial" w:cs="Arial"/>
          <w:b/>
          <w:bCs/>
          <w:color w:val="000000" w:themeColor="text1"/>
        </w:rPr>
        <w:t>For k = -3</w:t>
      </w:r>
    </w:p>
    <w:p w14:paraId="16EACCE8" w14:textId="62DE6EEC" w:rsidR="00E76E67" w:rsidRDefault="00E76E67" w:rsidP="00E76E67">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Pr="00CF2C26">
        <w:rPr>
          <w:rFonts w:ascii="Arial" w:eastAsia="Arial" w:hAnsi="Arial" w:cs="Arial"/>
          <w:color w:val="000000" w:themeColor="text1"/>
        </w:rPr>
        <w:t>RX-TX_</w:t>
      </w:r>
      <w:r w:rsidRPr="00844060">
        <w:rPr>
          <w:rFonts w:ascii="Arial" w:eastAsia="Arial" w:hAnsi="Arial" w:cs="Arial"/>
          <w:color w:val="000000" w:themeColor="text1"/>
        </w:rPr>
        <w:t>0000</w:t>
      </w:r>
      <w:r>
        <w:rPr>
          <w:rFonts w:ascii="Arial" w:eastAsia="Arial" w:hAnsi="Arial" w:cs="Arial"/>
          <w:color w:val="000000" w:themeColor="text1"/>
        </w:rPr>
        <w:t>0000</w:t>
      </w:r>
    </w:p>
    <w:p w14:paraId="48C3ACB5" w14:textId="79663B5D" w:rsidR="00E76E67" w:rsidRDefault="00E76E67" w:rsidP="00E76E67">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Pr="00CF2C26">
        <w:rPr>
          <w:rFonts w:ascii="Arial" w:eastAsia="Arial" w:hAnsi="Arial" w:cs="Arial"/>
          <w:color w:val="000000" w:themeColor="text1"/>
        </w:rPr>
        <w:t>RX-TX</w:t>
      </w:r>
      <w:r w:rsidRPr="00844060">
        <w:rPr>
          <w:rFonts w:ascii="Arial" w:eastAsia="Arial" w:hAnsi="Arial" w:cs="Arial"/>
          <w:color w:val="000000" w:themeColor="text1"/>
        </w:rPr>
        <w:t>_</w:t>
      </w:r>
      <w:r>
        <w:rPr>
          <w:rFonts w:ascii="Arial" w:eastAsia="Arial" w:hAnsi="Arial" w:cs="Arial"/>
          <w:color w:val="000000" w:themeColor="text1"/>
        </w:rPr>
        <w:t>15760385</w:t>
      </w:r>
    </w:p>
    <w:p w14:paraId="15C58016" w14:textId="77777777" w:rsidR="00E76E67" w:rsidRDefault="00E76E67" w:rsidP="00E76E67">
      <w:pPr>
        <w:rPr>
          <w:rFonts w:ascii="Arial" w:eastAsia="Arial" w:hAnsi="Arial" w:cs="Arial"/>
          <w:color w:val="000000" w:themeColor="text1"/>
        </w:rPr>
      </w:pPr>
      <w:r>
        <w:rPr>
          <w:rFonts w:ascii="Arial" w:eastAsia="Arial" w:hAnsi="Arial" w:cs="Arial"/>
          <w:color w:val="000000" w:themeColor="text1"/>
        </w:rPr>
        <w:t>Total number of reported quantity values: 15760386</w:t>
      </w:r>
    </w:p>
    <w:p w14:paraId="54CF87C9" w14:textId="77777777" w:rsidR="00E76E67" w:rsidRDefault="00E76E67" w:rsidP="00E76E67">
      <w:pPr>
        <w:rPr>
          <w:rFonts w:ascii="Arial" w:eastAsia="Arial" w:hAnsi="Arial" w:cs="Arial"/>
          <w:color w:val="000000" w:themeColor="text1"/>
        </w:rPr>
      </w:pPr>
    </w:p>
    <w:p w14:paraId="389901E9" w14:textId="77777777" w:rsidR="00E76E67" w:rsidRPr="001E174E" w:rsidRDefault="00E76E67" w:rsidP="00E76E67">
      <w:pPr>
        <w:rPr>
          <w:rFonts w:ascii="Arial" w:eastAsia="Arial" w:hAnsi="Arial" w:cs="Arial"/>
          <w:b/>
          <w:bCs/>
          <w:color w:val="000000" w:themeColor="text1"/>
        </w:rPr>
      </w:pPr>
      <w:r w:rsidRPr="001E174E">
        <w:rPr>
          <w:rFonts w:ascii="Arial" w:eastAsia="Arial" w:hAnsi="Arial" w:cs="Arial"/>
          <w:b/>
          <w:bCs/>
          <w:color w:val="000000" w:themeColor="text1"/>
        </w:rPr>
        <w:t>For k = -4</w:t>
      </w:r>
    </w:p>
    <w:p w14:paraId="60EB23F4" w14:textId="1D8ECCC9" w:rsidR="00E76E67" w:rsidRDefault="00E76E67" w:rsidP="00E76E67">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Pr="00CF2C26">
        <w:rPr>
          <w:rFonts w:ascii="Arial" w:eastAsia="Arial" w:hAnsi="Arial" w:cs="Arial"/>
          <w:color w:val="000000" w:themeColor="text1"/>
        </w:rPr>
        <w:t>RX-TX_</w:t>
      </w:r>
      <w:r w:rsidRPr="00844060">
        <w:rPr>
          <w:rFonts w:ascii="Arial" w:eastAsia="Arial" w:hAnsi="Arial" w:cs="Arial"/>
          <w:color w:val="000000" w:themeColor="text1"/>
        </w:rPr>
        <w:t>0000</w:t>
      </w:r>
      <w:r>
        <w:rPr>
          <w:rFonts w:ascii="Arial" w:eastAsia="Arial" w:hAnsi="Arial" w:cs="Arial"/>
          <w:color w:val="000000" w:themeColor="text1"/>
        </w:rPr>
        <w:t>0000</w:t>
      </w:r>
    </w:p>
    <w:p w14:paraId="37CF3F74" w14:textId="11FFE09C" w:rsidR="00E76E67" w:rsidRDefault="00E76E67" w:rsidP="00E76E67">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Pr="00CF2C26">
        <w:rPr>
          <w:rFonts w:ascii="Arial" w:eastAsia="Arial" w:hAnsi="Arial" w:cs="Arial"/>
          <w:color w:val="000000" w:themeColor="text1"/>
        </w:rPr>
        <w:t>RX-TX_</w:t>
      </w:r>
      <w:r>
        <w:rPr>
          <w:rFonts w:ascii="Arial" w:eastAsia="Arial" w:hAnsi="Arial" w:cs="Arial"/>
          <w:color w:val="000000" w:themeColor="text1"/>
        </w:rPr>
        <w:t>31520769</w:t>
      </w:r>
    </w:p>
    <w:p w14:paraId="24C209A1" w14:textId="77777777" w:rsidR="00E76E67" w:rsidRDefault="00E76E67" w:rsidP="00E76E67">
      <w:pPr>
        <w:rPr>
          <w:rFonts w:ascii="Arial" w:eastAsia="Arial" w:hAnsi="Arial" w:cs="Arial"/>
          <w:color w:val="000000" w:themeColor="text1"/>
        </w:rPr>
      </w:pPr>
      <w:r>
        <w:rPr>
          <w:rFonts w:ascii="Arial" w:eastAsia="Arial" w:hAnsi="Arial" w:cs="Arial"/>
          <w:color w:val="000000" w:themeColor="text1"/>
        </w:rPr>
        <w:t>Total number of reported quantity values: 31520770</w:t>
      </w:r>
    </w:p>
    <w:p w14:paraId="42F819B7" w14:textId="77777777" w:rsidR="00E76E67" w:rsidRDefault="00E76E67" w:rsidP="00E76E67">
      <w:pPr>
        <w:rPr>
          <w:rFonts w:ascii="Arial" w:eastAsia="Arial" w:hAnsi="Arial" w:cs="Arial"/>
          <w:color w:val="000000" w:themeColor="text1"/>
        </w:rPr>
      </w:pPr>
    </w:p>
    <w:p w14:paraId="42FF4C1C" w14:textId="77777777" w:rsidR="00E76E67" w:rsidRPr="001E174E" w:rsidRDefault="00E76E67" w:rsidP="00E76E67">
      <w:pPr>
        <w:rPr>
          <w:rFonts w:ascii="Arial" w:eastAsia="Arial" w:hAnsi="Arial" w:cs="Arial"/>
          <w:b/>
          <w:bCs/>
          <w:color w:val="000000" w:themeColor="text1"/>
        </w:rPr>
      </w:pPr>
      <w:r w:rsidRPr="001E174E">
        <w:rPr>
          <w:rFonts w:ascii="Arial" w:eastAsia="Arial" w:hAnsi="Arial" w:cs="Arial"/>
          <w:b/>
          <w:bCs/>
          <w:color w:val="000000" w:themeColor="text1"/>
        </w:rPr>
        <w:t>For k = -5</w:t>
      </w:r>
    </w:p>
    <w:p w14:paraId="5717A4B7" w14:textId="5F8F1AAA" w:rsidR="00E76E67" w:rsidRDefault="00E76E67" w:rsidP="00E76E67">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Pr="00CF2C26">
        <w:rPr>
          <w:rFonts w:ascii="Arial" w:eastAsia="Arial" w:hAnsi="Arial" w:cs="Arial"/>
          <w:color w:val="000000" w:themeColor="text1"/>
        </w:rPr>
        <w:t>RX-TX</w:t>
      </w:r>
      <w:r w:rsidRPr="00844060">
        <w:rPr>
          <w:rFonts w:ascii="Arial" w:eastAsia="Arial" w:hAnsi="Arial" w:cs="Arial"/>
          <w:color w:val="000000" w:themeColor="text1"/>
        </w:rPr>
        <w:t>_0000</w:t>
      </w:r>
      <w:r>
        <w:rPr>
          <w:rFonts w:ascii="Arial" w:eastAsia="Arial" w:hAnsi="Arial" w:cs="Arial"/>
          <w:color w:val="000000" w:themeColor="text1"/>
        </w:rPr>
        <w:t>0000</w:t>
      </w:r>
    </w:p>
    <w:p w14:paraId="4116D274" w14:textId="53270FB9" w:rsidR="00E76E67" w:rsidRDefault="00E76E67" w:rsidP="00E76E67">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Pr="00CF2C26">
        <w:rPr>
          <w:rFonts w:ascii="Arial" w:eastAsia="Arial" w:hAnsi="Arial" w:cs="Arial"/>
          <w:color w:val="000000" w:themeColor="text1"/>
        </w:rPr>
        <w:t>RX-TX_</w:t>
      </w:r>
      <w:r>
        <w:rPr>
          <w:rFonts w:ascii="Arial" w:eastAsia="Arial" w:hAnsi="Arial" w:cs="Arial"/>
          <w:color w:val="000000" w:themeColor="text1"/>
        </w:rPr>
        <w:t>63041537</w:t>
      </w:r>
    </w:p>
    <w:p w14:paraId="23947B0B" w14:textId="77777777" w:rsidR="00E76E67" w:rsidRDefault="00E76E67" w:rsidP="00E76E67">
      <w:pPr>
        <w:rPr>
          <w:rFonts w:ascii="Arial" w:eastAsia="Arial" w:hAnsi="Arial" w:cs="Arial"/>
          <w:color w:val="000000" w:themeColor="text1"/>
        </w:rPr>
      </w:pPr>
      <w:r>
        <w:rPr>
          <w:rFonts w:ascii="Arial" w:eastAsia="Arial" w:hAnsi="Arial" w:cs="Arial"/>
          <w:color w:val="000000" w:themeColor="text1"/>
        </w:rPr>
        <w:t>Total number of reported quantity values: 63041538</w:t>
      </w:r>
    </w:p>
    <w:p w14:paraId="124112BD" w14:textId="77777777" w:rsidR="00E76E67" w:rsidRDefault="00E76E67" w:rsidP="00E76E67">
      <w:pPr>
        <w:rPr>
          <w:rFonts w:ascii="Arial" w:eastAsia="Arial" w:hAnsi="Arial" w:cs="Arial"/>
          <w:color w:val="000000" w:themeColor="text1"/>
        </w:rPr>
      </w:pPr>
    </w:p>
    <w:p w14:paraId="6578A9E9" w14:textId="77777777" w:rsidR="00E76E67" w:rsidRPr="001E174E" w:rsidRDefault="00E76E67" w:rsidP="00E76E67">
      <w:pPr>
        <w:rPr>
          <w:rFonts w:ascii="Arial" w:eastAsia="Arial" w:hAnsi="Arial" w:cs="Arial"/>
          <w:b/>
          <w:bCs/>
          <w:color w:val="000000" w:themeColor="text1"/>
        </w:rPr>
      </w:pPr>
      <w:r w:rsidRPr="001E174E">
        <w:rPr>
          <w:rFonts w:ascii="Arial" w:eastAsia="Arial" w:hAnsi="Arial" w:cs="Arial"/>
          <w:b/>
          <w:bCs/>
          <w:color w:val="000000" w:themeColor="text1"/>
        </w:rPr>
        <w:t>For k = -6</w:t>
      </w:r>
    </w:p>
    <w:p w14:paraId="611B33E6" w14:textId="684F16D7" w:rsidR="00E76E67" w:rsidRDefault="00E76E67" w:rsidP="00E76E67">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Pr="00CF2C26">
        <w:rPr>
          <w:rFonts w:ascii="Arial" w:eastAsia="Arial" w:hAnsi="Arial" w:cs="Arial"/>
          <w:color w:val="000000" w:themeColor="text1"/>
        </w:rPr>
        <w:t>RX-TX_</w:t>
      </w:r>
      <w:r w:rsidRPr="00844060">
        <w:rPr>
          <w:rFonts w:ascii="Arial" w:eastAsia="Arial" w:hAnsi="Arial" w:cs="Arial"/>
          <w:color w:val="000000" w:themeColor="text1"/>
        </w:rPr>
        <w:t>0000</w:t>
      </w:r>
      <w:r>
        <w:rPr>
          <w:rFonts w:ascii="Arial" w:eastAsia="Arial" w:hAnsi="Arial" w:cs="Arial"/>
          <w:color w:val="000000" w:themeColor="text1"/>
        </w:rPr>
        <w:t>00000</w:t>
      </w:r>
    </w:p>
    <w:p w14:paraId="6BA2D9BD" w14:textId="08120F96" w:rsidR="00E76E67" w:rsidRDefault="00E76E67" w:rsidP="00E76E67">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Pr="00CF2C26">
        <w:rPr>
          <w:rFonts w:ascii="Arial" w:eastAsia="Arial" w:hAnsi="Arial" w:cs="Arial"/>
          <w:color w:val="000000" w:themeColor="text1"/>
        </w:rPr>
        <w:t>RX-TX_</w:t>
      </w:r>
      <w:r>
        <w:rPr>
          <w:rFonts w:ascii="Arial" w:eastAsia="Arial" w:hAnsi="Arial" w:cs="Arial"/>
          <w:color w:val="000000" w:themeColor="text1"/>
        </w:rPr>
        <w:t>126083073</w:t>
      </w:r>
    </w:p>
    <w:p w14:paraId="7F39F633" w14:textId="61882A09" w:rsidR="006524A9" w:rsidRDefault="00E76E67" w:rsidP="00E76E67">
      <w:pPr>
        <w:rPr>
          <w:rFonts w:ascii="Arial" w:eastAsia="Arial" w:hAnsi="Arial" w:cs="Arial"/>
          <w:color w:val="000000" w:themeColor="text1"/>
        </w:rPr>
      </w:pPr>
      <w:r>
        <w:rPr>
          <w:rFonts w:ascii="Arial" w:eastAsia="Arial" w:hAnsi="Arial" w:cs="Arial"/>
          <w:color w:val="000000" w:themeColor="text1"/>
        </w:rPr>
        <w:t>Total number of reported quantity values: 126083074</w:t>
      </w:r>
    </w:p>
    <w:p w14:paraId="5104D0E1" w14:textId="77777777" w:rsidR="00F731B8" w:rsidRDefault="00F731B8" w:rsidP="00E76E67">
      <w:pPr>
        <w:rPr>
          <w:rFonts w:ascii="Arial" w:eastAsia="Arial" w:hAnsi="Arial" w:cs="Arial"/>
          <w:color w:val="000000" w:themeColor="text1"/>
        </w:rPr>
      </w:pPr>
    </w:p>
    <w:p w14:paraId="0294933C" w14:textId="1AAB2989" w:rsidR="00F731B8" w:rsidRPr="006524A9" w:rsidRDefault="00F731B8" w:rsidP="00F731B8">
      <w:pPr>
        <w:rPr>
          <w:rFonts w:ascii="Arial" w:eastAsia="Arial" w:hAnsi="Arial" w:cs="Arial"/>
          <w:b/>
          <w:bCs/>
          <w:color w:val="000000" w:themeColor="text1"/>
          <w:u w:val="single"/>
        </w:rPr>
      </w:pPr>
      <w:r w:rsidRPr="006524A9">
        <w:rPr>
          <w:rFonts w:ascii="Arial" w:eastAsia="Arial" w:hAnsi="Arial" w:cs="Arial"/>
          <w:b/>
          <w:bCs/>
          <w:color w:val="000000" w:themeColor="text1"/>
          <w:u w:val="single"/>
        </w:rPr>
        <w:t xml:space="preserve"># </w:t>
      </w:r>
      <w:r>
        <w:rPr>
          <w:rFonts w:ascii="Arial" w:eastAsia="Arial" w:hAnsi="Arial" w:cs="Arial"/>
          <w:b/>
          <w:bCs/>
          <w:color w:val="000000" w:themeColor="text1"/>
          <w:u w:val="single"/>
        </w:rPr>
        <w:t>Additional path report mapping for gNB Rx-Tx</w:t>
      </w:r>
      <w:r w:rsidRPr="006524A9">
        <w:rPr>
          <w:rFonts w:ascii="Arial" w:eastAsia="Arial" w:hAnsi="Arial" w:cs="Arial"/>
          <w:b/>
          <w:bCs/>
          <w:color w:val="000000" w:themeColor="text1"/>
          <w:u w:val="single"/>
        </w:rPr>
        <w:t xml:space="preserve"> measurement</w:t>
      </w:r>
    </w:p>
    <w:p w14:paraId="18E117D3" w14:textId="77777777" w:rsidR="00F731B8" w:rsidRPr="00975FAA" w:rsidRDefault="00F731B8" w:rsidP="00F731B8">
      <w:pPr>
        <w:rPr>
          <w:rFonts w:ascii="Arial" w:eastAsia="Arial" w:hAnsi="Arial" w:cs="Arial"/>
          <w:b/>
          <w:bCs/>
          <w:color w:val="000000" w:themeColor="text1"/>
        </w:rPr>
      </w:pPr>
      <w:r w:rsidRPr="00975FAA">
        <w:rPr>
          <w:rFonts w:ascii="Arial" w:eastAsia="Arial" w:hAnsi="Arial" w:cs="Arial"/>
          <w:b/>
          <w:bCs/>
          <w:color w:val="000000" w:themeColor="text1"/>
        </w:rPr>
        <w:t>For k = -3</w:t>
      </w:r>
    </w:p>
    <w:p w14:paraId="0E5BC7E2" w14:textId="77777777" w:rsidR="00F731B8" w:rsidRDefault="00F731B8" w:rsidP="00F731B8">
      <w:pPr>
        <w:rPr>
          <w:rFonts w:ascii="Arial" w:eastAsia="Arial" w:hAnsi="Arial" w:cs="Arial"/>
          <w:color w:val="000000" w:themeColor="text1"/>
        </w:rPr>
      </w:pPr>
      <w:r>
        <w:rPr>
          <w:rFonts w:ascii="Arial" w:eastAsia="Arial" w:hAnsi="Arial" w:cs="Arial"/>
          <w:color w:val="000000" w:themeColor="text1"/>
        </w:rPr>
        <w:t>Minimum reported quantity value: path</w:t>
      </w:r>
      <w:r w:rsidRPr="00844060">
        <w:rPr>
          <w:rFonts w:ascii="Arial" w:eastAsia="Arial" w:hAnsi="Arial" w:cs="Arial"/>
          <w:color w:val="000000" w:themeColor="text1"/>
        </w:rPr>
        <w:t>_0000</w:t>
      </w:r>
      <w:r>
        <w:rPr>
          <w:rFonts w:ascii="Arial" w:eastAsia="Arial" w:hAnsi="Arial" w:cs="Arial"/>
          <w:color w:val="000000" w:themeColor="text1"/>
        </w:rPr>
        <w:t>0</w:t>
      </w:r>
    </w:p>
    <w:p w14:paraId="720FE57E" w14:textId="77777777" w:rsidR="00F731B8" w:rsidRDefault="00F731B8" w:rsidP="00F731B8">
      <w:pPr>
        <w:rPr>
          <w:rFonts w:ascii="Arial" w:eastAsia="Arial" w:hAnsi="Arial" w:cs="Arial"/>
          <w:color w:val="000000" w:themeColor="text1"/>
        </w:rPr>
      </w:pPr>
      <w:r>
        <w:rPr>
          <w:rFonts w:ascii="Arial" w:eastAsia="Arial" w:hAnsi="Arial" w:cs="Arial"/>
          <w:color w:val="000000" w:themeColor="text1"/>
        </w:rPr>
        <w:t>Maximum reported quantity value: path</w:t>
      </w:r>
      <w:r w:rsidRPr="00844060">
        <w:rPr>
          <w:rFonts w:ascii="Arial" w:eastAsia="Arial" w:hAnsi="Arial" w:cs="Arial"/>
          <w:color w:val="000000" w:themeColor="text1"/>
        </w:rPr>
        <w:t>_</w:t>
      </w:r>
      <w:r>
        <w:rPr>
          <w:rFonts w:ascii="Arial" w:eastAsia="Arial" w:hAnsi="Arial" w:cs="Arial"/>
          <w:color w:val="000000" w:themeColor="text1"/>
        </w:rPr>
        <w:t>130801</w:t>
      </w:r>
    </w:p>
    <w:p w14:paraId="66E3FC0C" w14:textId="77777777" w:rsidR="00F731B8" w:rsidRDefault="00F731B8" w:rsidP="00F731B8">
      <w:pPr>
        <w:rPr>
          <w:rFonts w:ascii="Arial" w:eastAsia="Arial" w:hAnsi="Arial" w:cs="Arial"/>
          <w:color w:val="000000" w:themeColor="text1"/>
        </w:rPr>
      </w:pPr>
      <w:r>
        <w:rPr>
          <w:rFonts w:ascii="Arial" w:eastAsia="Arial" w:hAnsi="Arial" w:cs="Arial"/>
          <w:color w:val="000000" w:themeColor="text1"/>
        </w:rPr>
        <w:t>Total number of reported quantity values: 130802</w:t>
      </w:r>
    </w:p>
    <w:p w14:paraId="53493A24" w14:textId="77777777" w:rsidR="00F731B8" w:rsidRDefault="00F731B8" w:rsidP="00F731B8">
      <w:pPr>
        <w:rPr>
          <w:rFonts w:ascii="Arial" w:eastAsia="Arial" w:hAnsi="Arial" w:cs="Arial"/>
          <w:color w:val="000000" w:themeColor="text1"/>
        </w:rPr>
      </w:pPr>
    </w:p>
    <w:p w14:paraId="3B48527E" w14:textId="77777777" w:rsidR="00F731B8" w:rsidRPr="00975FAA" w:rsidRDefault="00F731B8" w:rsidP="00F731B8">
      <w:pPr>
        <w:rPr>
          <w:rFonts w:ascii="Arial" w:eastAsia="Arial" w:hAnsi="Arial" w:cs="Arial"/>
          <w:b/>
          <w:bCs/>
          <w:color w:val="000000" w:themeColor="text1"/>
        </w:rPr>
      </w:pPr>
      <w:r w:rsidRPr="00975FAA">
        <w:rPr>
          <w:rFonts w:ascii="Arial" w:eastAsia="Arial" w:hAnsi="Arial" w:cs="Arial"/>
          <w:b/>
          <w:bCs/>
          <w:color w:val="000000" w:themeColor="text1"/>
        </w:rPr>
        <w:t>For k = -4</w:t>
      </w:r>
    </w:p>
    <w:p w14:paraId="60917653" w14:textId="77777777" w:rsidR="00F731B8" w:rsidRDefault="00F731B8" w:rsidP="00F731B8">
      <w:pPr>
        <w:rPr>
          <w:rFonts w:ascii="Arial" w:eastAsia="Arial" w:hAnsi="Arial" w:cs="Arial"/>
          <w:color w:val="000000" w:themeColor="text1"/>
        </w:rPr>
      </w:pPr>
      <w:r>
        <w:rPr>
          <w:rFonts w:ascii="Arial" w:eastAsia="Arial" w:hAnsi="Arial" w:cs="Arial"/>
          <w:color w:val="000000" w:themeColor="text1"/>
        </w:rPr>
        <w:t>Minimum reported quantity value: path</w:t>
      </w:r>
      <w:r w:rsidRPr="00844060">
        <w:rPr>
          <w:rFonts w:ascii="Arial" w:eastAsia="Arial" w:hAnsi="Arial" w:cs="Arial"/>
          <w:color w:val="000000" w:themeColor="text1"/>
        </w:rPr>
        <w:t>_0000</w:t>
      </w:r>
      <w:r>
        <w:rPr>
          <w:rFonts w:ascii="Arial" w:eastAsia="Arial" w:hAnsi="Arial" w:cs="Arial"/>
          <w:color w:val="000000" w:themeColor="text1"/>
        </w:rPr>
        <w:t>00</w:t>
      </w:r>
    </w:p>
    <w:p w14:paraId="47754417" w14:textId="77777777" w:rsidR="00F731B8" w:rsidRDefault="00F731B8" w:rsidP="00F731B8">
      <w:pPr>
        <w:rPr>
          <w:rFonts w:ascii="Arial" w:eastAsia="Arial" w:hAnsi="Arial" w:cs="Arial"/>
          <w:color w:val="000000" w:themeColor="text1"/>
        </w:rPr>
      </w:pPr>
      <w:r>
        <w:rPr>
          <w:rFonts w:ascii="Arial" w:eastAsia="Arial" w:hAnsi="Arial" w:cs="Arial"/>
          <w:color w:val="000000" w:themeColor="text1"/>
        </w:rPr>
        <w:t>Maximum reported quantity value: path</w:t>
      </w:r>
      <w:r w:rsidRPr="00844060">
        <w:rPr>
          <w:rFonts w:ascii="Arial" w:eastAsia="Arial" w:hAnsi="Arial" w:cs="Arial"/>
          <w:color w:val="000000" w:themeColor="text1"/>
        </w:rPr>
        <w:t>_</w:t>
      </w:r>
      <w:r>
        <w:rPr>
          <w:rFonts w:ascii="Arial" w:eastAsia="Arial" w:hAnsi="Arial" w:cs="Arial"/>
          <w:color w:val="000000" w:themeColor="text1"/>
        </w:rPr>
        <w:t>261601</w:t>
      </w:r>
    </w:p>
    <w:p w14:paraId="78C1FC72" w14:textId="77777777" w:rsidR="00F731B8" w:rsidRDefault="00F731B8" w:rsidP="00F731B8">
      <w:pPr>
        <w:rPr>
          <w:rFonts w:ascii="Arial" w:eastAsia="Arial" w:hAnsi="Arial" w:cs="Arial"/>
          <w:color w:val="000000" w:themeColor="text1"/>
        </w:rPr>
      </w:pPr>
      <w:r>
        <w:rPr>
          <w:rFonts w:ascii="Arial" w:eastAsia="Arial" w:hAnsi="Arial" w:cs="Arial"/>
          <w:color w:val="000000" w:themeColor="text1"/>
        </w:rPr>
        <w:t>Total number of reported quantity values: 261602</w:t>
      </w:r>
    </w:p>
    <w:p w14:paraId="44FE964D" w14:textId="77777777" w:rsidR="00F731B8" w:rsidRDefault="00F731B8" w:rsidP="00F731B8">
      <w:pPr>
        <w:rPr>
          <w:rFonts w:ascii="Arial" w:eastAsia="Arial" w:hAnsi="Arial" w:cs="Arial"/>
          <w:color w:val="000000" w:themeColor="text1"/>
        </w:rPr>
      </w:pPr>
    </w:p>
    <w:p w14:paraId="75D8EF98" w14:textId="77777777" w:rsidR="00F731B8" w:rsidRPr="00975FAA" w:rsidRDefault="00F731B8" w:rsidP="00F731B8">
      <w:pPr>
        <w:rPr>
          <w:rFonts w:ascii="Arial" w:eastAsia="Arial" w:hAnsi="Arial" w:cs="Arial"/>
          <w:b/>
          <w:bCs/>
          <w:color w:val="000000" w:themeColor="text1"/>
        </w:rPr>
      </w:pPr>
      <w:r w:rsidRPr="00975FAA">
        <w:rPr>
          <w:rFonts w:ascii="Arial" w:eastAsia="Arial" w:hAnsi="Arial" w:cs="Arial"/>
          <w:b/>
          <w:bCs/>
          <w:color w:val="000000" w:themeColor="text1"/>
        </w:rPr>
        <w:t>For k = -5</w:t>
      </w:r>
    </w:p>
    <w:p w14:paraId="1E6CA271" w14:textId="77777777" w:rsidR="00F731B8" w:rsidRDefault="00F731B8" w:rsidP="00F731B8">
      <w:pPr>
        <w:rPr>
          <w:rFonts w:ascii="Arial" w:eastAsia="Arial" w:hAnsi="Arial" w:cs="Arial"/>
          <w:color w:val="000000" w:themeColor="text1"/>
        </w:rPr>
      </w:pPr>
      <w:r>
        <w:rPr>
          <w:rFonts w:ascii="Arial" w:eastAsia="Arial" w:hAnsi="Arial" w:cs="Arial"/>
          <w:color w:val="000000" w:themeColor="text1"/>
        </w:rPr>
        <w:t>Minimum reported quantity value: path</w:t>
      </w:r>
      <w:r w:rsidRPr="00844060">
        <w:rPr>
          <w:rFonts w:ascii="Arial" w:eastAsia="Arial" w:hAnsi="Arial" w:cs="Arial"/>
          <w:color w:val="000000" w:themeColor="text1"/>
        </w:rPr>
        <w:t>_0000</w:t>
      </w:r>
      <w:r>
        <w:rPr>
          <w:rFonts w:ascii="Arial" w:eastAsia="Arial" w:hAnsi="Arial" w:cs="Arial"/>
          <w:color w:val="000000" w:themeColor="text1"/>
        </w:rPr>
        <w:t>00</w:t>
      </w:r>
    </w:p>
    <w:p w14:paraId="48A08511" w14:textId="77777777" w:rsidR="00F731B8" w:rsidRDefault="00F731B8" w:rsidP="00F731B8">
      <w:pPr>
        <w:rPr>
          <w:rFonts w:ascii="Arial" w:eastAsia="Arial" w:hAnsi="Arial" w:cs="Arial"/>
          <w:color w:val="000000" w:themeColor="text1"/>
        </w:rPr>
      </w:pPr>
      <w:r>
        <w:rPr>
          <w:rFonts w:ascii="Arial" w:eastAsia="Arial" w:hAnsi="Arial" w:cs="Arial"/>
          <w:color w:val="000000" w:themeColor="text1"/>
        </w:rPr>
        <w:t>Maximum reported quantity value: path</w:t>
      </w:r>
      <w:r w:rsidRPr="00844060">
        <w:rPr>
          <w:rFonts w:ascii="Arial" w:eastAsia="Arial" w:hAnsi="Arial" w:cs="Arial"/>
          <w:color w:val="000000" w:themeColor="text1"/>
        </w:rPr>
        <w:t>_</w:t>
      </w:r>
      <w:r>
        <w:rPr>
          <w:rFonts w:ascii="Arial" w:eastAsia="Arial" w:hAnsi="Arial" w:cs="Arial"/>
          <w:color w:val="000000" w:themeColor="text1"/>
        </w:rPr>
        <w:t>523201</w:t>
      </w:r>
    </w:p>
    <w:p w14:paraId="511DC9F9" w14:textId="77777777" w:rsidR="00F731B8" w:rsidRDefault="00F731B8" w:rsidP="00F731B8">
      <w:pPr>
        <w:rPr>
          <w:rFonts w:ascii="Arial" w:eastAsia="Arial" w:hAnsi="Arial" w:cs="Arial"/>
          <w:color w:val="000000" w:themeColor="text1"/>
        </w:rPr>
      </w:pPr>
      <w:r>
        <w:rPr>
          <w:rFonts w:ascii="Arial" w:eastAsia="Arial" w:hAnsi="Arial" w:cs="Arial"/>
          <w:color w:val="000000" w:themeColor="text1"/>
        </w:rPr>
        <w:t>Total number of reported quantity values: 523202</w:t>
      </w:r>
    </w:p>
    <w:p w14:paraId="7EDA2567" w14:textId="77777777" w:rsidR="00F731B8" w:rsidRDefault="00F731B8" w:rsidP="00F731B8">
      <w:pPr>
        <w:rPr>
          <w:rFonts w:ascii="Arial" w:eastAsia="Arial" w:hAnsi="Arial" w:cs="Arial"/>
          <w:color w:val="000000" w:themeColor="text1"/>
        </w:rPr>
      </w:pPr>
    </w:p>
    <w:p w14:paraId="11D9D95B" w14:textId="77777777" w:rsidR="00F731B8" w:rsidRPr="00975FAA" w:rsidRDefault="00F731B8" w:rsidP="00F731B8">
      <w:pPr>
        <w:rPr>
          <w:rFonts w:ascii="Arial" w:eastAsia="Arial" w:hAnsi="Arial" w:cs="Arial"/>
          <w:b/>
          <w:bCs/>
          <w:color w:val="000000" w:themeColor="text1"/>
        </w:rPr>
      </w:pPr>
      <w:r w:rsidRPr="00975FAA">
        <w:rPr>
          <w:rFonts w:ascii="Arial" w:eastAsia="Arial" w:hAnsi="Arial" w:cs="Arial"/>
          <w:b/>
          <w:bCs/>
          <w:color w:val="000000" w:themeColor="text1"/>
        </w:rPr>
        <w:t>For k = -6</w:t>
      </w:r>
    </w:p>
    <w:p w14:paraId="6D7431FA" w14:textId="77777777" w:rsidR="00F731B8" w:rsidRDefault="00F731B8" w:rsidP="00F731B8">
      <w:pPr>
        <w:rPr>
          <w:rFonts w:ascii="Arial" w:eastAsia="Arial" w:hAnsi="Arial" w:cs="Arial"/>
          <w:color w:val="000000" w:themeColor="text1"/>
        </w:rPr>
      </w:pPr>
      <w:r>
        <w:rPr>
          <w:rFonts w:ascii="Arial" w:eastAsia="Arial" w:hAnsi="Arial" w:cs="Arial"/>
          <w:color w:val="000000" w:themeColor="text1"/>
        </w:rPr>
        <w:t>Minimum reported quantity value: path</w:t>
      </w:r>
      <w:r w:rsidRPr="00844060">
        <w:rPr>
          <w:rFonts w:ascii="Arial" w:eastAsia="Arial" w:hAnsi="Arial" w:cs="Arial"/>
          <w:color w:val="000000" w:themeColor="text1"/>
        </w:rPr>
        <w:t>_0000</w:t>
      </w:r>
      <w:r>
        <w:rPr>
          <w:rFonts w:ascii="Arial" w:eastAsia="Arial" w:hAnsi="Arial" w:cs="Arial"/>
          <w:color w:val="000000" w:themeColor="text1"/>
        </w:rPr>
        <w:t>000</w:t>
      </w:r>
    </w:p>
    <w:p w14:paraId="1DAE2D52" w14:textId="77777777" w:rsidR="00F731B8" w:rsidRDefault="00F731B8" w:rsidP="00F731B8">
      <w:pPr>
        <w:rPr>
          <w:rFonts w:ascii="Arial" w:eastAsia="Arial" w:hAnsi="Arial" w:cs="Arial"/>
          <w:color w:val="000000" w:themeColor="text1"/>
        </w:rPr>
      </w:pPr>
      <w:r>
        <w:rPr>
          <w:rFonts w:ascii="Arial" w:eastAsia="Arial" w:hAnsi="Arial" w:cs="Arial"/>
          <w:color w:val="000000" w:themeColor="text1"/>
        </w:rPr>
        <w:t>Maximum reported quantity value: path</w:t>
      </w:r>
      <w:r w:rsidRPr="00844060">
        <w:rPr>
          <w:rFonts w:ascii="Arial" w:eastAsia="Arial" w:hAnsi="Arial" w:cs="Arial"/>
          <w:color w:val="000000" w:themeColor="text1"/>
        </w:rPr>
        <w:t>_</w:t>
      </w:r>
      <w:r>
        <w:rPr>
          <w:rFonts w:ascii="Arial" w:eastAsia="Arial" w:hAnsi="Arial" w:cs="Arial"/>
          <w:color w:val="000000" w:themeColor="text1"/>
        </w:rPr>
        <w:t>1046401</w:t>
      </w:r>
    </w:p>
    <w:p w14:paraId="3E0D730A" w14:textId="77777777" w:rsidR="00F731B8" w:rsidRDefault="00F731B8" w:rsidP="00F731B8">
      <w:pPr>
        <w:rPr>
          <w:rFonts w:ascii="Arial" w:eastAsia="Arial" w:hAnsi="Arial" w:cs="Arial"/>
          <w:color w:val="000000" w:themeColor="text1"/>
        </w:rPr>
      </w:pPr>
      <w:r>
        <w:rPr>
          <w:rFonts w:ascii="Arial" w:eastAsia="Arial" w:hAnsi="Arial" w:cs="Arial"/>
          <w:color w:val="000000" w:themeColor="text1"/>
        </w:rPr>
        <w:t>Total number of reported quantity values: 1046402</w:t>
      </w:r>
    </w:p>
    <w:p w14:paraId="42B3B0DB" w14:textId="77777777" w:rsidR="00F731B8" w:rsidRDefault="00F731B8" w:rsidP="00E76E67">
      <w:pPr>
        <w:rPr>
          <w:rFonts w:ascii="Arial" w:eastAsia="Arial" w:hAnsi="Arial" w:cs="Arial"/>
          <w:color w:val="000000" w:themeColor="text1"/>
        </w:rPr>
      </w:pPr>
    </w:p>
    <w:p w14:paraId="36FE8CB9" w14:textId="20C2739E" w:rsidR="006524A9" w:rsidRPr="004B3F3F" w:rsidRDefault="006524A9" w:rsidP="006524A9">
      <w:pPr>
        <w:rPr>
          <w:rFonts w:ascii="Arial" w:hAnsi="Arial" w:cs="Arial"/>
          <w:lang w:eastAsia="zh-CN"/>
        </w:rPr>
      </w:pPr>
    </w:p>
    <w:p w14:paraId="6BDD3921" w14:textId="77777777" w:rsidR="00407A1F" w:rsidRPr="004B3F3F" w:rsidRDefault="00407A1F" w:rsidP="00407A1F">
      <w:pPr>
        <w:spacing w:after="120"/>
        <w:rPr>
          <w:rFonts w:ascii="Arial" w:eastAsia="Arial" w:hAnsi="Arial" w:cs="Arial"/>
          <w:color w:val="000000" w:themeColor="text1"/>
        </w:rPr>
      </w:pPr>
    </w:p>
    <w:p w14:paraId="20E5A8FE" w14:textId="77777777" w:rsidR="00407A1F" w:rsidRPr="004B3F3F" w:rsidRDefault="00407A1F" w:rsidP="00524A94">
      <w:pPr>
        <w:pStyle w:val="Heading1"/>
        <w:rPr>
          <w:rFonts w:eastAsia="Arial"/>
        </w:rPr>
      </w:pPr>
      <w:r w:rsidRPr="004B3F3F">
        <w:rPr>
          <w:rFonts w:eastAsia="Arial"/>
        </w:rPr>
        <w:t>2. Actions:</w:t>
      </w:r>
    </w:p>
    <w:p w14:paraId="2590D172" w14:textId="77777777" w:rsidR="00407A1F" w:rsidRPr="004B3F3F" w:rsidRDefault="00407A1F" w:rsidP="00407A1F">
      <w:pPr>
        <w:spacing w:after="120"/>
        <w:ind w:left="1985" w:hanging="1985"/>
        <w:rPr>
          <w:rFonts w:ascii="Arial" w:eastAsia="Arial" w:hAnsi="Arial" w:cs="Arial"/>
          <w:color w:val="000000" w:themeColor="text1"/>
        </w:rPr>
      </w:pPr>
      <w:r w:rsidRPr="004B3F3F">
        <w:rPr>
          <w:rFonts w:ascii="Arial" w:eastAsia="Arial" w:hAnsi="Arial" w:cs="Arial"/>
          <w:b/>
          <w:bCs/>
          <w:color w:val="000000" w:themeColor="text1"/>
        </w:rPr>
        <w:t>To RAN WG2 group.</w:t>
      </w:r>
    </w:p>
    <w:p w14:paraId="3FBFCC98" w14:textId="014A4A5E" w:rsidR="00407A1F" w:rsidRDefault="00407A1F" w:rsidP="00407A1F">
      <w:pPr>
        <w:spacing w:after="120"/>
        <w:ind w:left="993" w:hanging="993"/>
        <w:rPr>
          <w:rFonts w:ascii="Arial" w:eastAsia="Arial" w:hAnsi="Arial" w:cs="Arial"/>
          <w:b/>
          <w:bCs/>
          <w:color w:val="000000" w:themeColor="text1"/>
        </w:rPr>
      </w:pPr>
      <w:r w:rsidRPr="004B3F3F">
        <w:rPr>
          <w:rFonts w:ascii="Arial" w:eastAsia="Arial" w:hAnsi="Arial" w:cs="Arial"/>
          <w:b/>
          <w:bCs/>
          <w:color w:val="000000" w:themeColor="text1"/>
        </w:rPr>
        <w:t xml:space="preserve">ACTION: </w:t>
      </w:r>
      <w:r w:rsidRPr="004B3F3F">
        <w:rPr>
          <w:rFonts w:ascii="Arial" w:hAnsi="Arial" w:cs="Arial"/>
        </w:rPr>
        <w:tab/>
      </w:r>
      <w:r w:rsidRPr="004B3F3F">
        <w:rPr>
          <w:rFonts w:ascii="Arial" w:eastAsia="Arial" w:hAnsi="Arial" w:cs="Arial"/>
          <w:b/>
          <w:bCs/>
          <w:color w:val="000000" w:themeColor="text1"/>
        </w:rPr>
        <w:t>RAN4 kindly requests RAN</w:t>
      </w:r>
      <w:r w:rsidR="00F06929">
        <w:rPr>
          <w:rFonts w:ascii="Arial" w:eastAsia="Arial" w:hAnsi="Arial" w:cs="Arial"/>
          <w:b/>
          <w:bCs/>
          <w:color w:val="000000" w:themeColor="text1"/>
        </w:rPr>
        <w:t xml:space="preserve"> WG2 and RAN WG3 to take the above agreements in to account while design the necessary signalling to support the measurement reporting for positioning measurements based on bandwidth aggregation</w:t>
      </w:r>
      <w:r w:rsidRPr="004B3F3F">
        <w:rPr>
          <w:rFonts w:ascii="Arial" w:eastAsia="Arial" w:hAnsi="Arial" w:cs="Arial"/>
          <w:b/>
          <w:bCs/>
          <w:color w:val="000000" w:themeColor="text1"/>
        </w:rPr>
        <w:t>.</w:t>
      </w:r>
    </w:p>
    <w:p w14:paraId="4A078140" w14:textId="77777777" w:rsidR="000227FF" w:rsidRPr="004B3F3F" w:rsidRDefault="000227FF" w:rsidP="00407A1F">
      <w:pPr>
        <w:spacing w:after="120"/>
        <w:ind w:left="993" w:hanging="993"/>
        <w:rPr>
          <w:rFonts w:ascii="Arial" w:eastAsia="Arial" w:hAnsi="Arial" w:cs="Arial"/>
          <w:color w:val="000000" w:themeColor="text1"/>
        </w:rPr>
      </w:pPr>
    </w:p>
    <w:p w14:paraId="3C18B651" w14:textId="1CF64374" w:rsidR="00407A1F" w:rsidRPr="004B3F3F" w:rsidRDefault="00407A1F" w:rsidP="000227FF">
      <w:pPr>
        <w:pStyle w:val="Heading1"/>
        <w:rPr>
          <w:rFonts w:eastAsia="Arial"/>
        </w:rPr>
      </w:pPr>
      <w:r w:rsidRPr="004B3F3F">
        <w:rPr>
          <w:rFonts w:eastAsia="Arial"/>
        </w:rPr>
        <w:t>3. References:</w:t>
      </w:r>
    </w:p>
    <w:p w14:paraId="1B1705C3" w14:textId="1066DB95" w:rsidR="00407A1F" w:rsidRPr="00E52787" w:rsidRDefault="00407A1F" w:rsidP="00407A1F">
      <w:pPr>
        <w:pStyle w:val="ListParagraph"/>
        <w:numPr>
          <w:ilvl w:val="0"/>
          <w:numId w:val="18"/>
        </w:numPr>
        <w:rPr>
          <w:rFonts w:ascii="Arial" w:hAnsi="Arial" w:cs="Arial"/>
          <w:sz w:val="20"/>
          <w:szCs w:val="20"/>
        </w:rPr>
      </w:pPr>
      <w:r w:rsidRPr="00E52787">
        <w:rPr>
          <w:rFonts w:ascii="Arial" w:hAnsi="Arial" w:cs="Arial"/>
          <w:sz w:val="20"/>
          <w:szCs w:val="20"/>
          <w:lang w:eastAsia="zh-CN"/>
        </w:rPr>
        <w:t>R</w:t>
      </w:r>
      <w:r w:rsidR="00F06929">
        <w:rPr>
          <w:rFonts w:ascii="Arial" w:hAnsi="Arial" w:cs="Arial"/>
          <w:sz w:val="20"/>
          <w:szCs w:val="20"/>
          <w:lang w:eastAsia="zh-CN"/>
        </w:rPr>
        <w:t>1</w:t>
      </w:r>
      <w:r w:rsidRPr="00E52787">
        <w:rPr>
          <w:rFonts w:ascii="Arial" w:hAnsi="Arial" w:cs="Arial"/>
          <w:sz w:val="20"/>
          <w:szCs w:val="20"/>
          <w:lang w:eastAsia="zh-CN"/>
        </w:rPr>
        <w:t>-</w:t>
      </w:r>
      <w:r w:rsidR="00F06929">
        <w:rPr>
          <w:rFonts w:ascii="Arial" w:hAnsi="Arial" w:cs="Arial"/>
          <w:sz w:val="20"/>
          <w:szCs w:val="20"/>
          <w:lang w:eastAsia="zh-CN"/>
        </w:rPr>
        <w:t>2312395</w:t>
      </w:r>
      <w:r w:rsidRPr="00E52787">
        <w:rPr>
          <w:rFonts w:ascii="Arial" w:hAnsi="Arial" w:cs="Arial"/>
          <w:sz w:val="20"/>
          <w:szCs w:val="20"/>
          <w:lang w:eastAsia="zh-CN"/>
        </w:rPr>
        <w:t>, “</w:t>
      </w:r>
      <w:r w:rsidR="00F06929" w:rsidRPr="00F06929">
        <w:rPr>
          <w:rFonts w:ascii="Arial" w:hAnsi="Arial" w:cs="Arial"/>
          <w:sz w:val="20"/>
          <w:szCs w:val="20"/>
          <w:lang w:eastAsia="zh-CN"/>
        </w:rPr>
        <w:t>Reply LS on SRS and PRS bandwidth aggregation for positioning</w:t>
      </w:r>
      <w:r w:rsidR="00F06929">
        <w:rPr>
          <w:rFonts w:ascii="Arial" w:hAnsi="Arial" w:cs="Arial"/>
          <w:sz w:val="20"/>
          <w:szCs w:val="20"/>
          <w:lang w:eastAsia="zh-CN"/>
        </w:rPr>
        <w:t>, ZTE</w:t>
      </w:r>
      <w:r w:rsidRPr="00E52787">
        <w:rPr>
          <w:rFonts w:ascii="Arial" w:hAnsi="Arial" w:cs="Arial"/>
          <w:sz w:val="20"/>
          <w:szCs w:val="20"/>
          <w:lang w:eastAsia="zh-CN"/>
        </w:rPr>
        <w:t>.</w:t>
      </w:r>
    </w:p>
    <w:p w14:paraId="5D44D67D" w14:textId="77777777" w:rsidR="00407A1F" w:rsidRPr="004B3F3F" w:rsidRDefault="00407A1F" w:rsidP="00407A1F">
      <w:pPr>
        <w:spacing w:after="120"/>
        <w:ind w:left="993" w:hanging="993"/>
        <w:rPr>
          <w:rFonts w:ascii="Arial" w:eastAsia="Arial" w:hAnsi="Arial" w:cs="Arial"/>
          <w:color w:val="000000" w:themeColor="text1"/>
        </w:rPr>
      </w:pPr>
    </w:p>
    <w:p w14:paraId="34E572A5" w14:textId="77777777" w:rsidR="00407A1F" w:rsidRPr="004B3F3F" w:rsidRDefault="00407A1F" w:rsidP="000227FF">
      <w:pPr>
        <w:pStyle w:val="Heading1"/>
        <w:rPr>
          <w:rFonts w:eastAsia="Arial"/>
        </w:rPr>
      </w:pPr>
      <w:r w:rsidRPr="004B3F3F">
        <w:rPr>
          <w:rFonts w:eastAsia="Arial"/>
        </w:rPr>
        <w:t>4. Date of Next TSG-RAN WG4 Meetings:</w:t>
      </w:r>
    </w:p>
    <w:p w14:paraId="616BF9BC" w14:textId="324F329B" w:rsidR="00407A1F" w:rsidRDefault="00407A1F" w:rsidP="00407A1F">
      <w:pPr>
        <w:rPr>
          <w:rFonts w:ascii="Arial" w:eastAsia="Arial" w:hAnsi="Arial" w:cs="Arial"/>
          <w:color w:val="000000" w:themeColor="text1"/>
        </w:rPr>
      </w:pPr>
      <w:r w:rsidRPr="004B3F3F">
        <w:rPr>
          <w:rFonts w:ascii="Arial" w:eastAsia="Arial" w:hAnsi="Arial" w:cs="Arial"/>
          <w:color w:val="000000" w:themeColor="text1"/>
        </w:rPr>
        <w:t>TSG RAN WG4 Meeting #1</w:t>
      </w:r>
      <w:r w:rsidR="00F06929">
        <w:rPr>
          <w:rFonts w:ascii="Arial" w:eastAsia="Arial" w:hAnsi="Arial" w:cs="Arial"/>
          <w:color w:val="000000" w:themeColor="text1"/>
        </w:rPr>
        <w:t>10</w:t>
      </w:r>
      <w:r w:rsidRPr="004B3F3F">
        <w:rPr>
          <w:rFonts w:ascii="Arial" w:hAnsi="Arial" w:cs="Arial"/>
        </w:rPr>
        <w:tab/>
      </w:r>
      <w:r w:rsidRPr="004B3F3F">
        <w:rPr>
          <w:rFonts w:ascii="Arial" w:hAnsi="Arial" w:cs="Arial"/>
        </w:rPr>
        <w:tab/>
      </w:r>
      <w:r w:rsidRPr="004B3F3F">
        <w:rPr>
          <w:rFonts w:ascii="Arial" w:hAnsi="Arial" w:cs="Arial"/>
        </w:rPr>
        <w:tab/>
      </w:r>
      <w:r w:rsidRPr="004B3F3F">
        <w:rPr>
          <w:rFonts w:ascii="Arial" w:eastAsia="Arial" w:hAnsi="Arial" w:cs="Arial"/>
          <w:color w:val="000000" w:themeColor="text1"/>
        </w:rPr>
        <w:t>2</w:t>
      </w:r>
      <w:r w:rsidR="00F06929">
        <w:rPr>
          <w:rFonts w:ascii="Arial" w:eastAsia="Arial" w:hAnsi="Arial" w:cs="Arial"/>
          <w:color w:val="000000" w:themeColor="text1"/>
        </w:rPr>
        <w:t>6</w:t>
      </w:r>
      <w:r w:rsidRPr="004B3F3F">
        <w:rPr>
          <w:rFonts w:ascii="Arial" w:eastAsia="Arial" w:hAnsi="Arial" w:cs="Arial"/>
          <w:color w:val="000000" w:themeColor="text1"/>
        </w:rPr>
        <w:t xml:space="preserve"> February</w:t>
      </w:r>
      <w:r w:rsidR="00F06929">
        <w:rPr>
          <w:rFonts w:ascii="Arial" w:eastAsia="Arial" w:hAnsi="Arial" w:cs="Arial"/>
          <w:color w:val="000000" w:themeColor="text1"/>
        </w:rPr>
        <w:t xml:space="preserve"> </w:t>
      </w:r>
      <w:r w:rsidRPr="004B3F3F">
        <w:rPr>
          <w:rFonts w:ascii="Arial" w:eastAsia="Arial" w:hAnsi="Arial" w:cs="Arial"/>
          <w:color w:val="000000" w:themeColor="text1"/>
        </w:rPr>
        <w:t>– 0</w:t>
      </w:r>
      <w:r w:rsidR="00F06929">
        <w:rPr>
          <w:rFonts w:ascii="Arial" w:eastAsia="Arial" w:hAnsi="Arial" w:cs="Arial"/>
          <w:color w:val="000000" w:themeColor="text1"/>
        </w:rPr>
        <w:t>1</w:t>
      </w:r>
      <w:r w:rsidRPr="004B3F3F">
        <w:rPr>
          <w:rFonts w:ascii="Arial" w:eastAsia="Arial" w:hAnsi="Arial" w:cs="Arial"/>
          <w:color w:val="000000" w:themeColor="text1"/>
        </w:rPr>
        <w:t xml:space="preserve"> March 202</w:t>
      </w:r>
      <w:r w:rsidR="00F06929">
        <w:rPr>
          <w:rFonts w:ascii="Arial" w:eastAsia="Arial" w:hAnsi="Arial" w:cs="Arial"/>
          <w:color w:val="000000" w:themeColor="text1"/>
        </w:rPr>
        <w:t>4</w:t>
      </w:r>
      <w:r w:rsidRPr="004B3F3F">
        <w:rPr>
          <w:rFonts w:ascii="Arial" w:hAnsi="Arial" w:cs="Arial"/>
        </w:rPr>
        <w:tab/>
      </w:r>
      <w:r w:rsidRPr="004B3F3F">
        <w:rPr>
          <w:rFonts w:ascii="Arial" w:hAnsi="Arial" w:cs="Arial"/>
        </w:rPr>
        <w:tab/>
      </w:r>
      <w:r>
        <w:rPr>
          <w:rFonts w:ascii="Arial" w:eastAsia="Arial" w:hAnsi="Arial" w:cs="Arial"/>
          <w:color w:val="000000" w:themeColor="text1"/>
        </w:rPr>
        <w:t xml:space="preserve">Athens, </w:t>
      </w:r>
      <w:r w:rsidR="00BE0725">
        <w:rPr>
          <w:rFonts w:ascii="Arial" w:eastAsia="Arial" w:hAnsi="Arial" w:cs="Arial"/>
          <w:color w:val="000000" w:themeColor="text1"/>
        </w:rPr>
        <w:t>GR</w:t>
      </w:r>
    </w:p>
    <w:p w14:paraId="628F5FDC" w14:textId="65959E38" w:rsidR="12B0FEDC" w:rsidRPr="00195EB0" w:rsidRDefault="00407A1F" w:rsidP="000227FF">
      <w:pPr>
        <w:rPr>
          <w:rFonts w:ascii="Arial" w:hAnsi="Arial" w:cs="Arial"/>
        </w:rPr>
      </w:pPr>
      <w:r w:rsidRPr="004B3F3F">
        <w:rPr>
          <w:rFonts w:ascii="Arial" w:eastAsia="Arial" w:hAnsi="Arial" w:cs="Arial"/>
          <w:color w:val="000000" w:themeColor="text1"/>
        </w:rPr>
        <w:t>TSG RAN WG4 Meeting #1</w:t>
      </w:r>
      <w:r w:rsidR="00F06929">
        <w:rPr>
          <w:rFonts w:ascii="Arial" w:eastAsia="Arial" w:hAnsi="Arial" w:cs="Arial"/>
          <w:color w:val="000000" w:themeColor="text1"/>
        </w:rPr>
        <w:t>10</w:t>
      </w:r>
      <w:r>
        <w:rPr>
          <w:rFonts w:ascii="Arial" w:eastAsia="Arial" w:hAnsi="Arial" w:cs="Arial"/>
          <w:color w:val="000000" w:themeColor="text1"/>
        </w:rPr>
        <w:t>bis</w:t>
      </w:r>
      <w:r w:rsidRPr="004B3F3F">
        <w:rPr>
          <w:rFonts w:ascii="Arial" w:hAnsi="Arial" w:cs="Arial"/>
        </w:rPr>
        <w:tab/>
      </w:r>
      <w:r w:rsidR="003A2245">
        <w:rPr>
          <w:rFonts w:ascii="Arial" w:hAnsi="Arial" w:cs="Arial"/>
        </w:rPr>
        <w:tab/>
      </w:r>
      <w:r>
        <w:rPr>
          <w:rFonts w:ascii="Arial" w:eastAsia="Arial" w:hAnsi="Arial" w:cs="Arial"/>
          <w:color w:val="000000" w:themeColor="text1"/>
        </w:rPr>
        <w:t>1</w:t>
      </w:r>
      <w:r w:rsidR="00F06929">
        <w:rPr>
          <w:rFonts w:ascii="Arial" w:eastAsia="Arial" w:hAnsi="Arial" w:cs="Arial"/>
          <w:color w:val="000000" w:themeColor="text1"/>
        </w:rPr>
        <w:t>5</w:t>
      </w:r>
      <w:r w:rsidRPr="004B3F3F">
        <w:rPr>
          <w:rFonts w:ascii="Arial" w:eastAsia="Arial" w:hAnsi="Arial" w:cs="Arial"/>
          <w:color w:val="000000" w:themeColor="text1"/>
        </w:rPr>
        <w:t xml:space="preserve"> </w:t>
      </w:r>
      <w:r>
        <w:rPr>
          <w:rFonts w:ascii="Arial" w:eastAsia="Arial" w:hAnsi="Arial" w:cs="Arial"/>
          <w:color w:val="000000" w:themeColor="text1"/>
        </w:rPr>
        <w:t>April</w:t>
      </w:r>
      <w:r w:rsidRPr="004B3F3F">
        <w:rPr>
          <w:rFonts w:ascii="Arial" w:eastAsia="Arial" w:hAnsi="Arial" w:cs="Arial"/>
          <w:color w:val="000000" w:themeColor="text1"/>
        </w:rPr>
        <w:t xml:space="preserve"> – </w:t>
      </w:r>
      <w:r w:rsidR="00F06929">
        <w:rPr>
          <w:rFonts w:ascii="Arial" w:eastAsia="Arial" w:hAnsi="Arial" w:cs="Arial"/>
          <w:color w:val="000000" w:themeColor="text1"/>
        </w:rPr>
        <w:t>19</w:t>
      </w:r>
      <w:r w:rsidRPr="004B3F3F">
        <w:rPr>
          <w:rFonts w:ascii="Arial" w:eastAsia="Arial" w:hAnsi="Arial" w:cs="Arial"/>
          <w:color w:val="000000" w:themeColor="text1"/>
        </w:rPr>
        <w:t xml:space="preserve"> </w:t>
      </w:r>
      <w:r>
        <w:rPr>
          <w:rFonts w:ascii="Arial" w:eastAsia="Arial" w:hAnsi="Arial" w:cs="Arial"/>
          <w:color w:val="000000" w:themeColor="text1"/>
        </w:rPr>
        <w:t>April</w:t>
      </w:r>
      <w:r w:rsidRPr="004B3F3F">
        <w:rPr>
          <w:rFonts w:ascii="Arial" w:eastAsia="Arial" w:hAnsi="Arial" w:cs="Arial"/>
          <w:color w:val="000000" w:themeColor="text1"/>
        </w:rPr>
        <w:t xml:space="preserve"> 202</w:t>
      </w:r>
      <w:r w:rsidR="00F06929">
        <w:rPr>
          <w:rFonts w:ascii="Arial" w:eastAsia="Arial" w:hAnsi="Arial" w:cs="Arial"/>
          <w:color w:val="000000" w:themeColor="text1"/>
        </w:rPr>
        <w:t>4</w:t>
      </w:r>
      <w:r w:rsidRPr="004B3F3F">
        <w:rPr>
          <w:rFonts w:ascii="Arial" w:hAnsi="Arial" w:cs="Arial"/>
        </w:rPr>
        <w:tab/>
      </w:r>
      <w:r w:rsidRPr="004B3F3F">
        <w:rPr>
          <w:rFonts w:ascii="Arial" w:hAnsi="Arial" w:cs="Arial"/>
        </w:rPr>
        <w:tab/>
      </w:r>
      <w:r w:rsidR="000236F9">
        <w:rPr>
          <w:rFonts w:ascii="Arial" w:hAnsi="Arial" w:cs="Arial"/>
        </w:rPr>
        <w:tab/>
      </w:r>
      <w:r w:rsidR="000236F9">
        <w:rPr>
          <w:rFonts w:ascii="Arial" w:hAnsi="Arial" w:cs="Arial"/>
        </w:rPr>
        <w:tab/>
        <w:t xml:space="preserve">TBD, </w:t>
      </w:r>
      <w:r w:rsidR="00F06929">
        <w:rPr>
          <w:rFonts w:ascii="Arial" w:hAnsi="Arial" w:cs="Arial"/>
        </w:rPr>
        <w:t>China</w:t>
      </w:r>
    </w:p>
    <w:sectPr w:rsidR="12B0FEDC" w:rsidRPr="00195EB0" w:rsidSect="00AD57B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7E281" w14:textId="77777777" w:rsidR="002470C9" w:rsidRDefault="002470C9">
      <w:r>
        <w:separator/>
      </w:r>
    </w:p>
  </w:endnote>
  <w:endnote w:type="continuationSeparator" w:id="0">
    <w:p w14:paraId="6C6E23B0" w14:textId="77777777" w:rsidR="002470C9" w:rsidRDefault="002470C9">
      <w:r>
        <w:continuationSeparator/>
      </w:r>
    </w:p>
  </w:endnote>
  <w:endnote w:type="continuationNotice" w:id="1">
    <w:p w14:paraId="5C5E7AF3" w14:textId="77777777" w:rsidR="002470C9" w:rsidRDefault="002470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odern No. 20">
    <w:panose1 w:val="02070704070505020303"/>
    <w:charset w:val="4D"/>
    <w:family w:val="roman"/>
    <w:pitch w:val="variable"/>
    <w:sig w:usb0="00000003" w:usb1="00000000" w:usb2="00000000" w:usb3="00000000" w:csb0="00000001" w:csb1="00000000"/>
  </w:font>
  <w:font w:name="ZapfDingbats">
    <w:altName w:val="Cambria"/>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7F299" w14:textId="77777777" w:rsidR="005C31FA" w:rsidRDefault="005C31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B86FE" w14:textId="77777777" w:rsidR="005C31FA" w:rsidRDefault="005C31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7E3A6" w14:textId="77777777" w:rsidR="005C31FA" w:rsidRDefault="005C31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7A714" w14:textId="77777777" w:rsidR="002470C9" w:rsidRDefault="002470C9">
      <w:r>
        <w:separator/>
      </w:r>
    </w:p>
  </w:footnote>
  <w:footnote w:type="continuationSeparator" w:id="0">
    <w:p w14:paraId="641CBBA4" w14:textId="77777777" w:rsidR="002470C9" w:rsidRDefault="002470C9">
      <w:r>
        <w:continuationSeparator/>
      </w:r>
    </w:p>
  </w:footnote>
  <w:footnote w:type="continuationNotice" w:id="1">
    <w:p w14:paraId="5B8CC606" w14:textId="77777777" w:rsidR="002470C9" w:rsidRDefault="002470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C6727"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909BE"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6A49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A22FBB"/>
    <w:multiLevelType w:val="hybridMultilevel"/>
    <w:tmpl w:val="6C7C54EE"/>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8"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9"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ACF38BC"/>
    <w:multiLevelType w:val="hybridMultilevel"/>
    <w:tmpl w:val="5FCEEB9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58446628"/>
    <w:multiLevelType w:val="multilevel"/>
    <w:tmpl w:val="584466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0D87C3C"/>
    <w:multiLevelType w:val="hybridMultilevel"/>
    <w:tmpl w:val="5B902F1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90A50A9"/>
    <w:multiLevelType w:val="hybridMultilevel"/>
    <w:tmpl w:val="3C1AFF6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6756995">
    <w:abstractNumId w:val="16"/>
  </w:num>
  <w:num w:numId="2" w16cid:durableId="960307866">
    <w:abstractNumId w:val="18"/>
  </w:num>
  <w:num w:numId="3" w16cid:durableId="326136955">
    <w:abstractNumId w:val="4"/>
  </w:num>
  <w:num w:numId="4" w16cid:durableId="1555576805">
    <w:abstractNumId w:val="5"/>
  </w:num>
  <w:num w:numId="5" w16cid:durableId="75640169">
    <w:abstractNumId w:val="0"/>
  </w:num>
  <w:num w:numId="6" w16cid:durableId="224150798">
    <w:abstractNumId w:val="6"/>
  </w:num>
  <w:num w:numId="7" w16cid:durableId="731582541">
    <w:abstractNumId w:val="2"/>
  </w:num>
  <w:num w:numId="8" w16cid:durableId="1259558404">
    <w:abstractNumId w:val="8"/>
  </w:num>
  <w:num w:numId="9" w16cid:durableId="1037001701">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18339328">
    <w:abstractNumId w:val="12"/>
  </w:num>
  <w:num w:numId="11" w16cid:durableId="1876653177">
    <w:abstractNumId w:val="11"/>
  </w:num>
  <w:num w:numId="12" w16cid:durableId="1797990671">
    <w:abstractNumId w:val="13"/>
  </w:num>
  <w:num w:numId="13" w16cid:durableId="180824668">
    <w:abstractNumId w:val="1"/>
  </w:num>
  <w:num w:numId="14" w16cid:durableId="841310276">
    <w:abstractNumId w:val="15"/>
  </w:num>
  <w:num w:numId="15" w16cid:durableId="1850177540">
    <w:abstractNumId w:val="17"/>
  </w:num>
  <w:num w:numId="16" w16cid:durableId="413862868">
    <w:abstractNumId w:val="10"/>
  </w:num>
  <w:num w:numId="17" w16cid:durableId="293760274">
    <w:abstractNumId w:val="14"/>
  </w:num>
  <w:num w:numId="18" w16cid:durableId="2002076738">
    <w:abstractNumId w:val="9"/>
  </w:num>
  <w:num w:numId="19" w16cid:durableId="2060396638">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doNotDisplayPageBoundaries/>
  <w:displayBackgroundShape/>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588"/>
    <w:rsid w:val="0000141C"/>
    <w:rsid w:val="000015D2"/>
    <w:rsid w:val="000030EC"/>
    <w:rsid w:val="00006F6D"/>
    <w:rsid w:val="000070AC"/>
    <w:rsid w:val="0001285F"/>
    <w:rsid w:val="00012898"/>
    <w:rsid w:val="000227FF"/>
    <w:rsid w:val="00022E4A"/>
    <w:rsid w:val="000236F9"/>
    <w:rsid w:val="00023765"/>
    <w:rsid w:val="0002404C"/>
    <w:rsid w:val="00024174"/>
    <w:rsid w:val="00033621"/>
    <w:rsid w:val="00033E41"/>
    <w:rsid w:val="000359F5"/>
    <w:rsid w:val="00035CBE"/>
    <w:rsid w:val="0003605D"/>
    <w:rsid w:val="0003727D"/>
    <w:rsid w:val="00037C15"/>
    <w:rsid w:val="000435A1"/>
    <w:rsid w:val="00043D0A"/>
    <w:rsid w:val="0004623E"/>
    <w:rsid w:val="00046312"/>
    <w:rsid w:val="00047B98"/>
    <w:rsid w:val="0005222D"/>
    <w:rsid w:val="00052505"/>
    <w:rsid w:val="000531BE"/>
    <w:rsid w:val="00053CB8"/>
    <w:rsid w:val="00057D78"/>
    <w:rsid w:val="00062051"/>
    <w:rsid w:val="00062F8D"/>
    <w:rsid w:val="00065BBE"/>
    <w:rsid w:val="00066172"/>
    <w:rsid w:val="0006721D"/>
    <w:rsid w:val="00067555"/>
    <w:rsid w:val="00071AB8"/>
    <w:rsid w:val="00075767"/>
    <w:rsid w:val="000763F2"/>
    <w:rsid w:val="00080AD4"/>
    <w:rsid w:val="0008393A"/>
    <w:rsid w:val="00083E14"/>
    <w:rsid w:val="00087496"/>
    <w:rsid w:val="000875E2"/>
    <w:rsid w:val="00087753"/>
    <w:rsid w:val="0008780D"/>
    <w:rsid w:val="00091CC8"/>
    <w:rsid w:val="00092FEF"/>
    <w:rsid w:val="0009363F"/>
    <w:rsid w:val="00093989"/>
    <w:rsid w:val="00095516"/>
    <w:rsid w:val="00096A2E"/>
    <w:rsid w:val="000A0386"/>
    <w:rsid w:val="000A34D3"/>
    <w:rsid w:val="000A6394"/>
    <w:rsid w:val="000B0E09"/>
    <w:rsid w:val="000B293C"/>
    <w:rsid w:val="000B38CE"/>
    <w:rsid w:val="000B6E49"/>
    <w:rsid w:val="000B7FED"/>
    <w:rsid w:val="000C038A"/>
    <w:rsid w:val="000C067B"/>
    <w:rsid w:val="000C1BA0"/>
    <w:rsid w:val="000C2588"/>
    <w:rsid w:val="000C3D56"/>
    <w:rsid w:val="000C473A"/>
    <w:rsid w:val="000C6598"/>
    <w:rsid w:val="000C67FF"/>
    <w:rsid w:val="000C68E4"/>
    <w:rsid w:val="000C6CBC"/>
    <w:rsid w:val="000C7F40"/>
    <w:rsid w:val="000D44B3"/>
    <w:rsid w:val="000D51D3"/>
    <w:rsid w:val="000D5E43"/>
    <w:rsid w:val="000E08B8"/>
    <w:rsid w:val="000E4392"/>
    <w:rsid w:val="000E5B17"/>
    <w:rsid w:val="000E6B64"/>
    <w:rsid w:val="000F0826"/>
    <w:rsid w:val="000F290D"/>
    <w:rsid w:val="000F29EA"/>
    <w:rsid w:val="000F41D7"/>
    <w:rsid w:val="000F4794"/>
    <w:rsid w:val="000F497D"/>
    <w:rsid w:val="000F5841"/>
    <w:rsid w:val="000F747A"/>
    <w:rsid w:val="000F7745"/>
    <w:rsid w:val="001021FB"/>
    <w:rsid w:val="0010321F"/>
    <w:rsid w:val="001049D7"/>
    <w:rsid w:val="00105211"/>
    <w:rsid w:val="00107087"/>
    <w:rsid w:val="00111ADB"/>
    <w:rsid w:val="00113614"/>
    <w:rsid w:val="00114F62"/>
    <w:rsid w:val="00116738"/>
    <w:rsid w:val="00116A9B"/>
    <w:rsid w:val="0012136B"/>
    <w:rsid w:val="00121C71"/>
    <w:rsid w:val="001235AC"/>
    <w:rsid w:val="001271CB"/>
    <w:rsid w:val="001330F3"/>
    <w:rsid w:val="00134260"/>
    <w:rsid w:val="00134B32"/>
    <w:rsid w:val="0013603A"/>
    <w:rsid w:val="00136F04"/>
    <w:rsid w:val="00137276"/>
    <w:rsid w:val="00140022"/>
    <w:rsid w:val="001459C4"/>
    <w:rsid w:val="00145D43"/>
    <w:rsid w:val="00150FE6"/>
    <w:rsid w:val="00154A26"/>
    <w:rsid w:val="00154D5D"/>
    <w:rsid w:val="00161CB1"/>
    <w:rsid w:val="00163DBA"/>
    <w:rsid w:val="00163EAA"/>
    <w:rsid w:val="00164E71"/>
    <w:rsid w:val="001652AF"/>
    <w:rsid w:val="00166A7C"/>
    <w:rsid w:val="00167963"/>
    <w:rsid w:val="0017079E"/>
    <w:rsid w:val="00172557"/>
    <w:rsid w:val="0017714C"/>
    <w:rsid w:val="0018176D"/>
    <w:rsid w:val="00185F48"/>
    <w:rsid w:val="001868E3"/>
    <w:rsid w:val="00186AF0"/>
    <w:rsid w:val="00186D7F"/>
    <w:rsid w:val="001877F0"/>
    <w:rsid w:val="00190041"/>
    <w:rsid w:val="00192C46"/>
    <w:rsid w:val="00193067"/>
    <w:rsid w:val="001944C9"/>
    <w:rsid w:val="00195111"/>
    <w:rsid w:val="00195EB0"/>
    <w:rsid w:val="0019640E"/>
    <w:rsid w:val="001A08B3"/>
    <w:rsid w:val="001A1A3E"/>
    <w:rsid w:val="001A48A8"/>
    <w:rsid w:val="001A59F6"/>
    <w:rsid w:val="001A5D42"/>
    <w:rsid w:val="001A65DE"/>
    <w:rsid w:val="001A7B60"/>
    <w:rsid w:val="001A7F66"/>
    <w:rsid w:val="001B0B8F"/>
    <w:rsid w:val="001B0F00"/>
    <w:rsid w:val="001B1102"/>
    <w:rsid w:val="001B24E5"/>
    <w:rsid w:val="001B266C"/>
    <w:rsid w:val="001B3DEC"/>
    <w:rsid w:val="001B47CF"/>
    <w:rsid w:val="001B52F0"/>
    <w:rsid w:val="001B6B27"/>
    <w:rsid w:val="001B7A65"/>
    <w:rsid w:val="001B7E8A"/>
    <w:rsid w:val="001C0830"/>
    <w:rsid w:val="001C0B0B"/>
    <w:rsid w:val="001C3E3B"/>
    <w:rsid w:val="001C44EF"/>
    <w:rsid w:val="001C4EB4"/>
    <w:rsid w:val="001D0C69"/>
    <w:rsid w:val="001D299B"/>
    <w:rsid w:val="001D32B7"/>
    <w:rsid w:val="001E009A"/>
    <w:rsid w:val="001E0E2E"/>
    <w:rsid w:val="001E1091"/>
    <w:rsid w:val="001E174E"/>
    <w:rsid w:val="001E323B"/>
    <w:rsid w:val="001E3700"/>
    <w:rsid w:val="001E41F3"/>
    <w:rsid w:val="001E7EFD"/>
    <w:rsid w:val="001F5159"/>
    <w:rsid w:val="001F55D0"/>
    <w:rsid w:val="001F76C0"/>
    <w:rsid w:val="00201A66"/>
    <w:rsid w:val="00202F05"/>
    <w:rsid w:val="00203702"/>
    <w:rsid w:val="00205D60"/>
    <w:rsid w:val="00206474"/>
    <w:rsid w:val="002064A8"/>
    <w:rsid w:val="00212EDF"/>
    <w:rsid w:val="00216174"/>
    <w:rsid w:val="002212FE"/>
    <w:rsid w:val="00222E5B"/>
    <w:rsid w:val="00225DF4"/>
    <w:rsid w:val="00226D61"/>
    <w:rsid w:val="002271C9"/>
    <w:rsid w:val="00227D53"/>
    <w:rsid w:val="00230A65"/>
    <w:rsid w:val="0023260C"/>
    <w:rsid w:val="00232E7E"/>
    <w:rsid w:val="00233741"/>
    <w:rsid w:val="00235217"/>
    <w:rsid w:val="002373C0"/>
    <w:rsid w:val="00240F93"/>
    <w:rsid w:val="00242D1C"/>
    <w:rsid w:val="0024312A"/>
    <w:rsid w:val="0024337C"/>
    <w:rsid w:val="002433A5"/>
    <w:rsid w:val="002470C9"/>
    <w:rsid w:val="00250174"/>
    <w:rsid w:val="00250365"/>
    <w:rsid w:val="00250A17"/>
    <w:rsid w:val="00254DD7"/>
    <w:rsid w:val="00254E40"/>
    <w:rsid w:val="002579D2"/>
    <w:rsid w:val="0026004D"/>
    <w:rsid w:val="00260970"/>
    <w:rsid w:val="00261F99"/>
    <w:rsid w:val="0026263A"/>
    <w:rsid w:val="00262C61"/>
    <w:rsid w:val="002640DD"/>
    <w:rsid w:val="00264D46"/>
    <w:rsid w:val="00267746"/>
    <w:rsid w:val="0027171F"/>
    <w:rsid w:val="00273A7A"/>
    <w:rsid w:val="00273E26"/>
    <w:rsid w:val="00275D12"/>
    <w:rsid w:val="00281D67"/>
    <w:rsid w:val="002823F8"/>
    <w:rsid w:val="00282634"/>
    <w:rsid w:val="00284FEB"/>
    <w:rsid w:val="0028520F"/>
    <w:rsid w:val="002855F2"/>
    <w:rsid w:val="002860C4"/>
    <w:rsid w:val="002863B3"/>
    <w:rsid w:val="0029163F"/>
    <w:rsid w:val="0029219A"/>
    <w:rsid w:val="002935E7"/>
    <w:rsid w:val="00295820"/>
    <w:rsid w:val="002A2B92"/>
    <w:rsid w:val="002A2FFF"/>
    <w:rsid w:val="002A384A"/>
    <w:rsid w:val="002A4E83"/>
    <w:rsid w:val="002A5D46"/>
    <w:rsid w:val="002B1C79"/>
    <w:rsid w:val="002B2480"/>
    <w:rsid w:val="002B2BF6"/>
    <w:rsid w:val="002B3E81"/>
    <w:rsid w:val="002B5741"/>
    <w:rsid w:val="002B5E2D"/>
    <w:rsid w:val="002B64B5"/>
    <w:rsid w:val="002C10B8"/>
    <w:rsid w:val="002C3701"/>
    <w:rsid w:val="002C541D"/>
    <w:rsid w:val="002C7275"/>
    <w:rsid w:val="002D2448"/>
    <w:rsid w:val="002D2571"/>
    <w:rsid w:val="002D4249"/>
    <w:rsid w:val="002D7C6C"/>
    <w:rsid w:val="002E1F9C"/>
    <w:rsid w:val="002E313A"/>
    <w:rsid w:val="002E381A"/>
    <w:rsid w:val="002E472E"/>
    <w:rsid w:val="002E4796"/>
    <w:rsid w:val="002E7104"/>
    <w:rsid w:val="002E7476"/>
    <w:rsid w:val="002F19F3"/>
    <w:rsid w:val="002F39CC"/>
    <w:rsid w:val="002F6893"/>
    <w:rsid w:val="003020A2"/>
    <w:rsid w:val="00303ABB"/>
    <w:rsid w:val="00304FE1"/>
    <w:rsid w:val="00305409"/>
    <w:rsid w:val="003072B1"/>
    <w:rsid w:val="00310327"/>
    <w:rsid w:val="003112BF"/>
    <w:rsid w:val="00321EF2"/>
    <w:rsid w:val="003247CC"/>
    <w:rsid w:val="00330DC3"/>
    <w:rsid w:val="003314F5"/>
    <w:rsid w:val="0033156F"/>
    <w:rsid w:val="003319ED"/>
    <w:rsid w:val="00333A98"/>
    <w:rsid w:val="003353F3"/>
    <w:rsid w:val="0033585D"/>
    <w:rsid w:val="003363E1"/>
    <w:rsid w:val="003368F5"/>
    <w:rsid w:val="0033705C"/>
    <w:rsid w:val="00337570"/>
    <w:rsid w:val="00337890"/>
    <w:rsid w:val="00337C9B"/>
    <w:rsid w:val="00344D69"/>
    <w:rsid w:val="003467CA"/>
    <w:rsid w:val="0034763E"/>
    <w:rsid w:val="003502EE"/>
    <w:rsid w:val="0035335D"/>
    <w:rsid w:val="00354429"/>
    <w:rsid w:val="003557D1"/>
    <w:rsid w:val="003609EF"/>
    <w:rsid w:val="0036116E"/>
    <w:rsid w:val="00361B52"/>
    <w:rsid w:val="0036231A"/>
    <w:rsid w:val="0036285A"/>
    <w:rsid w:val="00363994"/>
    <w:rsid w:val="00363EDD"/>
    <w:rsid w:val="003701AB"/>
    <w:rsid w:val="00370A04"/>
    <w:rsid w:val="0037343D"/>
    <w:rsid w:val="003734C9"/>
    <w:rsid w:val="00373BD3"/>
    <w:rsid w:val="00373F86"/>
    <w:rsid w:val="00374DD4"/>
    <w:rsid w:val="003762A7"/>
    <w:rsid w:val="0037684C"/>
    <w:rsid w:val="003830EA"/>
    <w:rsid w:val="003836AA"/>
    <w:rsid w:val="00384C6F"/>
    <w:rsid w:val="00390A34"/>
    <w:rsid w:val="00392261"/>
    <w:rsid w:val="00393C64"/>
    <w:rsid w:val="003948CB"/>
    <w:rsid w:val="0039612A"/>
    <w:rsid w:val="0039643E"/>
    <w:rsid w:val="00396D3C"/>
    <w:rsid w:val="00397F52"/>
    <w:rsid w:val="003A2245"/>
    <w:rsid w:val="003A517D"/>
    <w:rsid w:val="003A79EC"/>
    <w:rsid w:val="003B07CF"/>
    <w:rsid w:val="003B163B"/>
    <w:rsid w:val="003B2EA7"/>
    <w:rsid w:val="003B45D0"/>
    <w:rsid w:val="003B4961"/>
    <w:rsid w:val="003B74C7"/>
    <w:rsid w:val="003C086F"/>
    <w:rsid w:val="003C17F4"/>
    <w:rsid w:val="003C1EAC"/>
    <w:rsid w:val="003C2B78"/>
    <w:rsid w:val="003D07BF"/>
    <w:rsid w:val="003D0A00"/>
    <w:rsid w:val="003D1580"/>
    <w:rsid w:val="003D1968"/>
    <w:rsid w:val="003D420D"/>
    <w:rsid w:val="003E16C8"/>
    <w:rsid w:val="003E1A36"/>
    <w:rsid w:val="003E1BDA"/>
    <w:rsid w:val="003E1D38"/>
    <w:rsid w:val="003E4A44"/>
    <w:rsid w:val="003E5128"/>
    <w:rsid w:val="003E57FF"/>
    <w:rsid w:val="003E65CD"/>
    <w:rsid w:val="003E7F3B"/>
    <w:rsid w:val="003F0054"/>
    <w:rsid w:val="003F197E"/>
    <w:rsid w:val="003F2EC2"/>
    <w:rsid w:val="003F5361"/>
    <w:rsid w:val="004026C4"/>
    <w:rsid w:val="0040523C"/>
    <w:rsid w:val="004056E0"/>
    <w:rsid w:val="004077AA"/>
    <w:rsid w:val="00407970"/>
    <w:rsid w:val="00407A1F"/>
    <w:rsid w:val="00410371"/>
    <w:rsid w:val="00411BB3"/>
    <w:rsid w:val="00411C40"/>
    <w:rsid w:val="0041242D"/>
    <w:rsid w:val="00412554"/>
    <w:rsid w:val="00412DB6"/>
    <w:rsid w:val="00414E26"/>
    <w:rsid w:val="00417110"/>
    <w:rsid w:val="00420E86"/>
    <w:rsid w:val="004210BF"/>
    <w:rsid w:val="00423DE9"/>
    <w:rsid w:val="00423F26"/>
    <w:rsid w:val="004242F1"/>
    <w:rsid w:val="00425BCC"/>
    <w:rsid w:val="00426181"/>
    <w:rsid w:val="00434D46"/>
    <w:rsid w:val="004360BC"/>
    <w:rsid w:val="00437B32"/>
    <w:rsid w:val="00444278"/>
    <w:rsid w:val="0044477E"/>
    <w:rsid w:val="004462CF"/>
    <w:rsid w:val="00450E80"/>
    <w:rsid w:val="00452E07"/>
    <w:rsid w:val="00454487"/>
    <w:rsid w:val="004554EF"/>
    <w:rsid w:val="0046175B"/>
    <w:rsid w:val="00464346"/>
    <w:rsid w:val="004644EE"/>
    <w:rsid w:val="00464B26"/>
    <w:rsid w:val="00467418"/>
    <w:rsid w:val="00470901"/>
    <w:rsid w:val="00472D1E"/>
    <w:rsid w:val="00473DEB"/>
    <w:rsid w:val="004759C2"/>
    <w:rsid w:val="00477B1D"/>
    <w:rsid w:val="00480375"/>
    <w:rsid w:val="0048159C"/>
    <w:rsid w:val="0048185F"/>
    <w:rsid w:val="00481D3B"/>
    <w:rsid w:val="00482903"/>
    <w:rsid w:val="004845BA"/>
    <w:rsid w:val="0048488C"/>
    <w:rsid w:val="00486A25"/>
    <w:rsid w:val="00490E48"/>
    <w:rsid w:val="0049258B"/>
    <w:rsid w:val="00492F69"/>
    <w:rsid w:val="004947A8"/>
    <w:rsid w:val="004973E9"/>
    <w:rsid w:val="004A1923"/>
    <w:rsid w:val="004A1C74"/>
    <w:rsid w:val="004A54E5"/>
    <w:rsid w:val="004B75B7"/>
    <w:rsid w:val="004B7BE7"/>
    <w:rsid w:val="004C0F59"/>
    <w:rsid w:val="004C13A7"/>
    <w:rsid w:val="004C2A4A"/>
    <w:rsid w:val="004D22DD"/>
    <w:rsid w:val="004D3BF3"/>
    <w:rsid w:val="004D4097"/>
    <w:rsid w:val="004D48A5"/>
    <w:rsid w:val="004D57CD"/>
    <w:rsid w:val="004D63C0"/>
    <w:rsid w:val="004D6409"/>
    <w:rsid w:val="004D6C43"/>
    <w:rsid w:val="004E1488"/>
    <w:rsid w:val="004E1D82"/>
    <w:rsid w:val="004E23F3"/>
    <w:rsid w:val="004E329D"/>
    <w:rsid w:val="004E3857"/>
    <w:rsid w:val="004F0478"/>
    <w:rsid w:val="004F3B74"/>
    <w:rsid w:val="004F6A05"/>
    <w:rsid w:val="00501D2D"/>
    <w:rsid w:val="0050366F"/>
    <w:rsid w:val="00503AF6"/>
    <w:rsid w:val="00506911"/>
    <w:rsid w:val="00507756"/>
    <w:rsid w:val="005130EB"/>
    <w:rsid w:val="00513A63"/>
    <w:rsid w:val="0051580D"/>
    <w:rsid w:val="005179D8"/>
    <w:rsid w:val="00517B47"/>
    <w:rsid w:val="00520860"/>
    <w:rsid w:val="005216D8"/>
    <w:rsid w:val="005225F6"/>
    <w:rsid w:val="00524A94"/>
    <w:rsid w:val="0052567C"/>
    <w:rsid w:val="00527CEB"/>
    <w:rsid w:val="005323C6"/>
    <w:rsid w:val="00532AF1"/>
    <w:rsid w:val="00534891"/>
    <w:rsid w:val="00535348"/>
    <w:rsid w:val="00540743"/>
    <w:rsid w:val="00540962"/>
    <w:rsid w:val="00542913"/>
    <w:rsid w:val="00544667"/>
    <w:rsid w:val="005447C3"/>
    <w:rsid w:val="005451F6"/>
    <w:rsid w:val="0054668F"/>
    <w:rsid w:val="005469CC"/>
    <w:rsid w:val="00547111"/>
    <w:rsid w:val="00547399"/>
    <w:rsid w:val="00552F82"/>
    <w:rsid w:val="00553AF3"/>
    <w:rsid w:val="00556851"/>
    <w:rsid w:val="005574EB"/>
    <w:rsid w:val="00562E4F"/>
    <w:rsid w:val="00564D2B"/>
    <w:rsid w:val="005703BE"/>
    <w:rsid w:val="00576A9F"/>
    <w:rsid w:val="005800EF"/>
    <w:rsid w:val="00582891"/>
    <w:rsid w:val="00582E1A"/>
    <w:rsid w:val="00584E78"/>
    <w:rsid w:val="005854C2"/>
    <w:rsid w:val="0059083C"/>
    <w:rsid w:val="00591ABE"/>
    <w:rsid w:val="005920BC"/>
    <w:rsid w:val="00592796"/>
    <w:rsid w:val="00592D74"/>
    <w:rsid w:val="00597137"/>
    <w:rsid w:val="005A02F4"/>
    <w:rsid w:val="005A5F29"/>
    <w:rsid w:val="005B06CB"/>
    <w:rsid w:val="005B2E91"/>
    <w:rsid w:val="005B5F68"/>
    <w:rsid w:val="005B6EC3"/>
    <w:rsid w:val="005C016D"/>
    <w:rsid w:val="005C03FA"/>
    <w:rsid w:val="005C175D"/>
    <w:rsid w:val="005C1EFD"/>
    <w:rsid w:val="005C2768"/>
    <w:rsid w:val="005C31FA"/>
    <w:rsid w:val="005C43B9"/>
    <w:rsid w:val="005C47BD"/>
    <w:rsid w:val="005C48F6"/>
    <w:rsid w:val="005C4EEF"/>
    <w:rsid w:val="005C51C4"/>
    <w:rsid w:val="005C596B"/>
    <w:rsid w:val="005E2566"/>
    <w:rsid w:val="005E2C44"/>
    <w:rsid w:val="005E30E5"/>
    <w:rsid w:val="005E33E4"/>
    <w:rsid w:val="005E3781"/>
    <w:rsid w:val="005E4304"/>
    <w:rsid w:val="005E45CE"/>
    <w:rsid w:val="005E7107"/>
    <w:rsid w:val="005E7230"/>
    <w:rsid w:val="005F22A8"/>
    <w:rsid w:val="005F2BA1"/>
    <w:rsid w:val="005F365E"/>
    <w:rsid w:val="005F577A"/>
    <w:rsid w:val="005F707C"/>
    <w:rsid w:val="005F7D69"/>
    <w:rsid w:val="006014A7"/>
    <w:rsid w:val="006019EF"/>
    <w:rsid w:val="00604686"/>
    <w:rsid w:val="0060526D"/>
    <w:rsid w:val="006065B1"/>
    <w:rsid w:val="00607486"/>
    <w:rsid w:val="00607CEC"/>
    <w:rsid w:val="00612109"/>
    <w:rsid w:val="0061249B"/>
    <w:rsid w:val="00613074"/>
    <w:rsid w:val="006149C5"/>
    <w:rsid w:val="0061607D"/>
    <w:rsid w:val="006166BF"/>
    <w:rsid w:val="00616D5E"/>
    <w:rsid w:val="00617D48"/>
    <w:rsid w:val="00620181"/>
    <w:rsid w:val="006205E0"/>
    <w:rsid w:val="00621188"/>
    <w:rsid w:val="00624B75"/>
    <w:rsid w:val="006255CD"/>
    <w:rsid w:val="006257ED"/>
    <w:rsid w:val="00626191"/>
    <w:rsid w:val="006263B4"/>
    <w:rsid w:val="0062663E"/>
    <w:rsid w:val="006301CB"/>
    <w:rsid w:val="00636D8B"/>
    <w:rsid w:val="00641498"/>
    <w:rsid w:val="00643784"/>
    <w:rsid w:val="00646B0A"/>
    <w:rsid w:val="006507C6"/>
    <w:rsid w:val="00651D99"/>
    <w:rsid w:val="006524A9"/>
    <w:rsid w:val="00654004"/>
    <w:rsid w:val="00654272"/>
    <w:rsid w:val="00654BE7"/>
    <w:rsid w:val="006556D5"/>
    <w:rsid w:val="006574A7"/>
    <w:rsid w:val="00665C47"/>
    <w:rsid w:val="00665FF0"/>
    <w:rsid w:val="0066647C"/>
    <w:rsid w:val="006666FD"/>
    <w:rsid w:val="0067473A"/>
    <w:rsid w:val="00680A81"/>
    <w:rsid w:val="006836ED"/>
    <w:rsid w:val="0068388C"/>
    <w:rsid w:val="0068429A"/>
    <w:rsid w:val="00685837"/>
    <w:rsid w:val="00690E45"/>
    <w:rsid w:val="006929EE"/>
    <w:rsid w:val="00693A97"/>
    <w:rsid w:val="00693B48"/>
    <w:rsid w:val="00695808"/>
    <w:rsid w:val="00695D6E"/>
    <w:rsid w:val="00696A4F"/>
    <w:rsid w:val="0069704E"/>
    <w:rsid w:val="006A1EE8"/>
    <w:rsid w:val="006B00EA"/>
    <w:rsid w:val="006B43EC"/>
    <w:rsid w:val="006B46FB"/>
    <w:rsid w:val="006B4DA0"/>
    <w:rsid w:val="006B62B8"/>
    <w:rsid w:val="006B7593"/>
    <w:rsid w:val="006C04BD"/>
    <w:rsid w:val="006C04C8"/>
    <w:rsid w:val="006C2F3C"/>
    <w:rsid w:val="006D38B6"/>
    <w:rsid w:val="006D39ED"/>
    <w:rsid w:val="006D5012"/>
    <w:rsid w:val="006D7D3C"/>
    <w:rsid w:val="006E04AD"/>
    <w:rsid w:val="006E21FB"/>
    <w:rsid w:val="006E2233"/>
    <w:rsid w:val="006E285C"/>
    <w:rsid w:val="006E3570"/>
    <w:rsid w:val="006E5057"/>
    <w:rsid w:val="006F0DE7"/>
    <w:rsid w:val="006F248D"/>
    <w:rsid w:val="006F3F3F"/>
    <w:rsid w:val="006F5F95"/>
    <w:rsid w:val="00702747"/>
    <w:rsid w:val="00703883"/>
    <w:rsid w:val="00704DD1"/>
    <w:rsid w:val="00706E96"/>
    <w:rsid w:val="00707DCD"/>
    <w:rsid w:val="00707F47"/>
    <w:rsid w:val="00707FF5"/>
    <w:rsid w:val="00713E0C"/>
    <w:rsid w:val="00714B27"/>
    <w:rsid w:val="00716D05"/>
    <w:rsid w:val="007176AD"/>
    <w:rsid w:val="007176FF"/>
    <w:rsid w:val="0072258E"/>
    <w:rsid w:val="007235B5"/>
    <w:rsid w:val="00723FF3"/>
    <w:rsid w:val="0072570E"/>
    <w:rsid w:val="00730245"/>
    <w:rsid w:val="007319B8"/>
    <w:rsid w:val="007403B3"/>
    <w:rsid w:val="00742109"/>
    <w:rsid w:val="00744636"/>
    <w:rsid w:val="007462BB"/>
    <w:rsid w:val="007518EB"/>
    <w:rsid w:val="00753765"/>
    <w:rsid w:val="00753AE1"/>
    <w:rsid w:val="0075498B"/>
    <w:rsid w:val="007553E3"/>
    <w:rsid w:val="00757012"/>
    <w:rsid w:val="00762EC6"/>
    <w:rsid w:val="007641C6"/>
    <w:rsid w:val="007651B6"/>
    <w:rsid w:val="007662B5"/>
    <w:rsid w:val="00770677"/>
    <w:rsid w:val="007718DD"/>
    <w:rsid w:val="0077231A"/>
    <w:rsid w:val="00772BB8"/>
    <w:rsid w:val="00775116"/>
    <w:rsid w:val="007807CD"/>
    <w:rsid w:val="0078516E"/>
    <w:rsid w:val="00786471"/>
    <w:rsid w:val="0079075E"/>
    <w:rsid w:val="00792342"/>
    <w:rsid w:val="00792C49"/>
    <w:rsid w:val="00793B71"/>
    <w:rsid w:val="007977A8"/>
    <w:rsid w:val="007A4B4D"/>
    <w:rsid w:val="007A4F16"/>
    <w:rsid w:val="007B1B63"/>
    <w:rsid w:val="007B1FF2"/>
    <w:rsid w:val="007B27A3"/>
    <w:rsid w:val="007B512A"/>
    <w:rsid w:val="007B68D9"/>
    <w:rsid w:val="007B6F53"/>
    <w:rsid w:val="007C1DBF"/>
    <w:rsid w:val="007C2097"/>
    <w:rsid w:val="007C2350"/>
    <w:rsid w:val="007C467C"/>
    <w:rsid w:val="007C4EC8"/>
    <w:rsid w:val="007C5CA4"/>
    <w:rsid w:val="007C77C2"/>
    <w:rsid w:val="007D4A76"/>
    <w:rsid w:val="007D617D"/>
    <w:rsid w:val="007D6A07"/>
    <w:rsid w:val="007E000C"/>
    <w:rsid w:val="007E06AB"/>
    <w:rsid w:val="007E23C4"/>
    <w:rsid w:val="007E3CCB"/>
    <w:rsid w:val="007E5276"/>
    <w:rsid w:val="007E5D59"/>
    <w:rsid w:val="007F048D"/>
    <w:rsid w:val="007F4F6E"/>
    <w:rsid w:val="007F7259"/>
    <w:rsid w:val="0080054E"/>
    <w:rsid w:val="00802A78"/>
    <w:rsid w:val="008033F6"/>
    <w:rsid w:val="008040A8"/>
    <w:rsid w:val="0080417A"/>
    <w:rsid w:val="008041D8"/>
    <w:rsid w:val="0080525A"/>
    <w:rsid w:val="008059B1"/>
    <w:rsid w:val="008059DA"/>
    <w:rsid w:val="00807E2F"/>
    <w:rsid w:val="00810818"/>
    <w:rsid w:val="008120EC"/>
    <w:rsid w:val="008123A9"/>
    <w:rsid w:val="0081464A"/>
    <w:rsid w:val="00816118"/>
    <w:rsid w:val="0081738C"/>
    <w:rsid w:val="008237D1"/>
    <w:rsid w:val="00825C38"/>
    <w:rsid w:val="00825FD1"/>
    <w:rsid w:val="008279FA"/>
    <w:rsid w:val="00833103"/>
    <w:rsid w:val="00837BE6"/>
    <w:rsid w:val="0084172E"/>
    <w:rsid w:val="0084229F"/>
    <w:rsid w:val="00842943"/>
    <w:rsid w:val="00843F3E"/>
    <w:rsid w:val="00844060"/>
    <w:rsid w:val="00844361"/>
    <w:rsid w:val="0084617E"/>
    <w:rsid w:val="00847608"/>
    <w:rsid w:val="0085017D"/>
    <w:rsid w:val="00851401"/>
    <w:rsid w:val="00852F84"/>
    <w:rsid w:val="00853534"/>
    <w:rsid w:val="0085390A"/>
    <w:rsid w:val="00854337"/>
    <w:rsid w:val="00855819"/>
    <w:rsid w:val="008574E0"/>
    <w:rsid w:val="00857861"/>
    <w:rsid w:val="00861C42"/>
    <w:rsid w:val="008626E7"/>
    <w:rsid w:val="00870E73"/>
    <w:rsid w:val="00870EE7"/>
    <w:rsid w:val="00871E72"/>
    <w:rsid w:val="0087258F"/>
    <w:rsid w:val="0087551F"/>
    <w:rsid w:val="00875520"/>
    <w:rsid w:val="008769DE"/>
    <w:rsid w:val="0088133F"/>
    <w:rsid w:val="00882266"/>
    <w:rsid w:val="00882577"/>
    <w:rsid w:val="0088516F"/>
    <w:rsid w:val="008863B9"/>
    <w:rsid w:val="0089194F"/>
    <w:rsid w:val="008949BA"/>
    <w:rsid w:val="008954CC"/>
    <w:rsid w:val="00896496"/>
    <w:rsid w:val="00897E89"/>
    <w:rsid w:val="008A1071"/>
    <w:rsid w:val="008A3422"/>
    <w:rsid w:val="008A3A72"/>
    <w:rsid w:val="008A3C07"/>
    <w:rsid w:val="008A42C7"/>
    <w:rsid w:val="008A45A6"/>
    <w:rsid w:val="008A6C1D"/>
    <w:rsid w:val="008A78E0"/>
    <w:rsid w:val="008A7F57"/>
    <w:rsid w:val="008B0717"/>
    <w:rsid w:val="008B1257"/>
    <w:rsid w:val="008B1551"/>
    <w:rsid w:val="008B16C7"/>
    <w:rsid w:val="008B304B"/>
    <w:rsid w:val="008B4E53"/>
    <w:rsid w:val="008C0742"/>
    <w:rsid w:val="008C39E5"/>
    <w:rsid w:val="008C4138"/>
    <w:rsid w:val="008C60A0"/>
    <w:rsid w:val="008C61B1"/>
    <w:rsid w:val="008C6E3E"/>
    <w:rsid w:val="008C757D"/>
    <w:rsid w:val="008C7E9F"/>
    <w:rsid w:val="008D1DBA"/>
    <w:rsid w:val="008D2EB4"/>
    <w:rsid w:val="008D3AB6"/>
    <w:rsid w:val="008D5B2E"/>
    <w:rsid w:val="008D5B8C"/>
    <w:rsid w:val="008D6320"/>
    <w:rsid w:val="008E22E1"/>
    <w:rsid w:val="008E467A"/>
    <w:rsid w:val="008E577D"/>
    <w:rsid w:val="008E7C8A"/>
    <w:rsid w:val="008F2291"/>
    <w:rsid w:val="008F314E"/>
    <w:rsid w:val="008F3789"/>
    <w:rsid w:val="008F4DF2"/>
    <w:rsid w:val="008F597D"/>
    <w:rsid w:val="008F686C"/>
    <w:rsid w:val="008F73B0"/>
    <w:rsid w:val="008F7EB1"/>
    <w:rsid w:val="009019CD"/>
    <w:rsid w:val="00903B9C"/>
    <w:rsid w:val="009070BF"/>
    <w:rsid w:val="009078AF"/>
    <w:rsid w:val="00910073"/>
    <w:rsid w:val="009101B8"/>
    <w:rsid w:val="00912DB5"/>
    <w:rsid w:val="009140BE"/>
    <w:rsid w:val="009148A9"/>
    <w:rsid w:val="009148DE"/>
    <w:rsid w:val="00914C7E"/>
    <w:rsid w:val="00914DC6"/>
    <w:rsid w:val="00915813"/>
    <w:rsid w:val="009172AC"/>
    <w:rsid w:val="00917DB0"/>
    <w:rsid w:val="00920711"/>
    <w:rsid w:val="00925D94"/>
    <w:rsid w:val="00926513"/>
    <w:rsid w:val="009268DF"/>
    <w:rsid w:val="00932144"/>
    <w:rsid w:val="00934D0D"/>
    <w:rsid w:val="00934D97"/>
    <w:rsid w:val="00935E88"/>
    <w:rsid w:val="009404CC"/>
    <w:rsid w:val="00941D85"/>
    <w:rsid w:val="00941E30"/>
    <w:rsid w:val="0094572D"/>
    <w:rsid w:val="00946607"/>
    <w:rsid w:val="0095209D"/>
    <w:rsid w:val="00952492"/>
    <w:rsid w:val="00955CDE"/>
    <w:rsid w:val="00955F29"/>
    <w:rsid w:val="00960E05"/>
    <w:rsid w:val="00961E6D"/>
    <w:rsid w:val="00963528"/>
    <w:rsid w:val="00965CFE"/>
    <w:rsid w:val="00967C74"/>
    <w:rsid w:val="00971262"/>
    <w:rsid w:val="0097136B"/>
    <w:rsid w:val="00972A0D"/>
    <w:rsid w:val="00972CD8"/>
    <w:rsid w:val="00972E4D"/>
    <w:rsid w:val="009744C1"/>
    <w:rsid w:val="0097520B"/>
    <w:rsid w:val="00975FAA"/>
    <w:rsid w:val="009769D5"/>
    <w:rsid w:val="009777D9"/>
    <w:rsid w:val="009801A3"/>
    <w:rsid w:val="00980B3C"/>
    <w:rsid w:val="009814DF"/>
    <w:rsid w:val="00981895"/>
    <w:rsid w:val="009822B3"/>
    <w:rsid w:val="00984AA1"/>
    <w:rsid w:val="00987D05"/>
    <w:rsid w:val="0099087C"/>
    <w:rsid w:val="009918B4"/>
    <w:rsid w:val="00991B88"/>
    <w:rsid w:val="00992D22"/>
    <w:rsid w:val="00993120"/>
    <w:rsid w:val="00995835"/>
    <w:rsid w:val="00996B12"/>
    <w:rsid w:val="00996F98"/>
    <w:rsid w:val="009A2A0E"/>
    <w:rsid w:val="009A2EF3"/>
    <w:rsid w:val="009A5753"/>
    <w:rsid w:val="009A579D"/>
    <w:rsid w:val="009B0875"/>
    <w:rsid w:val="009B0DE6"/>
    <w:rsid w:val="009B11D4"/>
    <w:rsid w:val="009B37F4"/>
    <w:rsid w:val="009B5A4C"/>
    <w:rsid w:val="009B5B89"/>
    <w:rsid w:val="009C2121"/>
    <w:rsid w:val="009C27F2"/>
    <w:rsid w:val="009C5D77"/>
    <w:rsid w:val="009D2F80"/>
    <w:rsid w:val="009D34AA"/>
    <w:rsid w:val="009D3E43"/>
    <w:rsid w:val="009D608E"/>
    <w:rsid w:val="009D7B22"/>
    <w:rsid w:val="009E12CD"/>
    <w:rsid w:val="009E3297"/>
    <w:rsid w:val="009E515A"/>
    <w:rsid w:val="009E5295"/>
    <w:rsid w:val="009F354B"/>
    <w:rsid w:val="009F3C3A"/>
    <w:rsid w:val="009F734F"/>
    <w:rsid w:val="00A00743"/>
    <w:rsid w:val="00A01A27"/>
    <w:rsid w:val="00A01FA7"/>
    <w:rsid w:val="00A02A65"/>
    <w:rsid w:val="00A04800"/>
    <w:rsid w:val="00A06F6F"/>
    <w:rsid w:val="00A0730C"/>
    <w:rsid w:val="00A11536"/>
    <w:rsid w:val="00A11EBE"/>
    <w:rsid w:val="00A1221D"/>
    <w:rsid w:val="00A12BBC"/>
    <w:rsid w:val="00A13529"/>
    <w:rsid w:val="00A1354A"/>
    <w:rsid w:val="00A13863"/>
    <w:rsid w:val="00A13FCD"/>
    <w:rsid w:val="00A1762A"/>
    <w:rsid w:val="00A2110A"/>
    <w:rsid w:val="00A2146D"/>
    <w:rsid w:val="00A2427F"/>
    <w:rsid w:val="00A246B6"/>
    <w:rsid w:val="00A24937"/>
    <w:rsid w:val="00A25EDA"/>
    <w:rsid w:val="00A30249"/>
    <w:rsid w:val="00A311F4"/>
    <w:rsid w:val="00A32573"/>
    <w:rsid w:val="00A32EB0"/>
    <w:rsid w:val="00A41DEE"/>
    <w:rsid w:val="00A42720"/>
    <w:rsid w:val="00A466D9"/>
    <w:rsid w:val="00A47E70"/>
    <w:rsid w:val="00A50CF0"/>
    <w:rsid w:val="00A51B1A"/>
    <w:rsid w:val="00A52FCE"/>
    <w:rsid w:val="00A5320E"/>
    <w:rsid w:val="00A53216"/>
    <w:rsid w:val="00A57BB6"/>
    <w:rsid w:val="00A6108A"/>
    <w:rsid w:val="00A617FF"/>
    <w:rsid w:val="00A61B4B"/>
    <w:rsid w:val="00A61BFD"/>
    <w:rsid w:val="00A623A3"/>
    <w:rsid w:val="00A63C50"/>
    <w:rsid w:val="00A64504"/>
    <w:rsid w:val="00A70874"/>
    <w:rsid w:val="00A72769"/>
    <w:rsid w:val="00A7423A"/>
    <w:rsid w:val="00A762F5"/>
    <w:rsid w:val="00A7671C"/>
    <w:rsid w:val="00A83A72"/>
    <w:rsid w:val="00A83E36"/>
    <w:rsid w:val="00A85050"/>
    <w:rsid w:val="00A858D1"/>
    <w:rsid w:val="00A85ED3"/>
    <w:rsid w:val="00A86A45"/>
    <w:rsid w:val="00A9304D"/>
    <w:rsid w:val="00A94C1B"/>
    <w:rsid w:val="00A97523"/>
    <w:rsid w:val="00A97CBE"/>
    <w:rsid w:val="00AA06DF"/>
    <w:rsid w:val="00AA2C26"/>
    <w:rsid w:val="00AA2CBC"/>
    <w:rsid w:val="00AA6F05"/>
    <w:rsid w:val="00AB0E48"/>
    <w:rsid w:val="00AB20C7"/>
    <w:rsid w:val="00AB2B02"/>
    <w:rsid w:val="00AB3C72"/>
    <w:rsid w:val="00AB56F4"/>
    <w:rsid w:val="00AB7D94"/>
    <w:rsid w:val="00AC06D1"/>
    <w:rsid w:val="00AC3E84"/>
    <w:rsid w:val="00AC46D5"/>
    <w:rsid w:val="00AC5820"/>
    <w:rsid w:val="00AC60ED"/>
    <w:rsid w:val="00AC65A9"/>
    <w:rsid w:val="00AC6654"/>
    <w:rsid w:val="00AC70E3"/>
    <w:rsid w:val="00AD066D"/>
    <w:rsid w:val="00AD1B05"/>
    <w:rsid w:val="00AD1CD8"/>
    <w:rsid w:val="00AD3DF6"/>
    <w:rsid w:val="00AD3FFA"/>
    <w:rsid w:val="00AD4747"/>
    <w:rsid w:val="00AD4C69"/>
    <w:rsid w:val="00AD57B8"/>
    <w:rsid w:val="00AD5AE6"/>
    <w:rsid w:val="00AD5D96"/>
    <w:rsid w:val="00AD61E0"/>
    <w:rsid w:val="00AD6963"/>
    <w:rsid w:val="00AD6F8E"/>
    <w:rsid w:val="00AD7604"/>
    <w:rsid w:val="00AE083D"/>
    <w:rsid w:val="00AE162E"/>
    <w:rsid w:val="00AE3531"/>
    <w:rsid w:val="00AE3A08"/>
    <w:rsid w:val="00AE3AD3"/>
    <w:rsid w:val="00AE4BB2"/>
    <w:rsid w:val="00AE54C2"/>
    <w:rsid w:val="00AE69B6"/>
    <w:rsid w:val="00AE76AA"/>
    <w:rsid w:val="00AF2954"/>
    <w:rsid w:val="00AF2E38"/>
    <w:rsid w:val="00AF6406"/>
    <w:rsid w:val="00AF6B22"/>
    <w:rsid w:val="00AF77F4"/>
    <w:rsid w:val="00B04641"/>
    <w:rsid w:val="00B06011"/>
    <w:rsid w:val="00B06AC0"/>
    <w:rsid w:val="00B071D7"/>
    <w:rsid w:val="00B07F5B"/>
    <w:rsid w:val="00B109F2"/>
    <w:rsid w:val="00B14511"/>
    <w:rsid w:val="00B14F1B"/>
    <w:rsid w:val="00B15075"/>
    <w:rsid w:val="00B210D7"/>
    <w:rsid w:val="00B23520"/>
    <w:rsid w:val="00B244E1"/>
    <w:rsid w:val="00B258BB"/>
    <w:rsid w:val="00B259FD"/>
    <w:rsid w:val="00B27E31"/>
    <w:rsid w:val="00B305E2"/>
    <w:rsid w:val="00B31A79"/>
    <w:rsid w:val="00B3233E"/>
    <w:rsid w:val="00B35E1A"/>
    <w:rsid w:val="00B35F20"/>
    <w:rsid w:val="00B40CEE"/>
    <w:rsid w:val="00B42878"/>
    <w:rsid w:val="00B43147"/>
    <w:rsid w:val="00B43149"/>
    <w:rsid w:val="00B45A85"/>
    <w:rsid w:val="00B52C49"/>
    <w:rsid w:val="00B5548F"/>
    <w:rsid w:val="00B61A70"/>
    <w:rsid w:val="00B640E9"/>
    <w:rsid w:val="00B6478F"/>
    <w:rsid w:val="00B6702A"/>
    <w:rsid w:val="00B67B97"/>
    <w:rsid w:val="00B72072"/>
    <w:rsid w:val="00B766D2"/>
    <w:rsid w:val="00B76ECA"/>
    <w:rsid w:val="00B7798C"/>
    <w:rsid w:val="00B82DDE"/>
    <w:rsid w:val="00B91676"/>
    <w:rsid w:val="00B91AAA"/>
    <w:rsid w:val="00B9276D"/>
    <w:rsid w:val="00B92DD3"/>
    <w:rsid w:val="00B9568A"/>
    <w:rsid w:val="00B96031"/>
    <w:rsid w:val="00B968C8"/>
    <w:rsid w:val="00BA07F1"/>
    <w:rsid w:val="00BA227E"/>
    <w:rsid w:val="00BA2AD7"/>
    <w:rsid w:val="00BA3EC5"/>
    <w:rsid w:val="00BA51D9"/>
    <w:rsid w:val="00BA67A4"/>
    <w:rsid w:val="00BA7463"/>
    <w:rsid w:val="00BB1BE3"/>
    <w:rsid w:val="00BB589F"/>
    <w:rsid w:val="00BB5D8F"/>
    <w:rsid w:val="00BB5DFC"/>
    <w:rsid w:val="00BB6237"/>
    <w:rsid w:val="00BC4BD1"/>
    <w:rsid w:val="00BC51E7"/>
    <w:rsid w:val="00BC7162"/>
    <w:rsid w:val="00BD279D"/>
    <w:rsid w:val="00BD3BC8"/>
    <w:rsid w:val="00BD5980"/>
    <w:rsid w:val="00BD6BB8"/>
    <w:rsid w:val="00BD6CFE"/>
    <w:rsid w:val="00BE0725"/>
    <w:rsid w:val="00BE107C"/>
    <w:rsid w:val="00BE224A"/>
    <w:rsid w:val="00BE4451"/>
    <w:rsid w:val="00BE7787"/>
    <w:rsid w:val="00BF0FEF"/>
    <w:rsid w:val="00BF131E"/>
    <w:rsid w:val="00BF7C4F"/>
    <w:rsid w:val="00C0303C"/>
    <w:rsid w:val="00C04EF4"/>
    <w:rsid w:val="00C074C9"/>
    <w:rsid w:val="00C105ED"/>
    <w:rsid w:val="00C11F76"/>
    <w:rsid w:val="00C13832"/>
    <w:rsid w:val="00C13EE9"/>
    <w:rsid w:val="00C165B6"/>
    <w:rsid w:val="00C16DF8"/>
    <w:rsid w:val="00C17C01"/>
    <w:rsid w:val="00C200EB"/>
    <w:rsid w:val="00C22DA5"/>
    <w:rsid w:val="00C25F98"/>
    <w:rsid w:val="00C26462"/>
    <w:rsid w:val="00C26D8E"/>
    <w:rsid w:val="00C30F36"/>
    <w:rsid w:val="00C32E53"/>
    <w:rsid w:val="00C357A0"/>
    <w:rsid w:val="00C37584"/>
    <w:rsid w:val="00C4153D"/>
    <w:rsid w:val="00C425D3"/>
    <w:rsid w:val="00C43114"/>
    <w:rsid w:val="00C4379A"/>
    <w:rsid w:val="00C44D62"/>
    <w:rsid w:val="00C457AD"/>
    <w:rsid w:val="00C517AA"/>
    <w:rsid w:val="00C51D3A"/>
    <w:rsid w:val="00C52178"/>
    <w:rsid w:val="00C53B2D"/>
    <w:rsid w:val="00C54E75"/>
    <w:rsid w:val="00C556FE"/>
    <w:rsid w:val="00C558F2"/>
    <w:rsid w:val="00C55D87"/>
    <w:rsid w:val="00C616A2"/>
    <w:rsid w:val="00C61A97"/>
    <w:rsid w:val="00C64ADE"/>
    <w:rsid w:val="00C65706"/>
    <w:rsid w:val="00C66BA2"/>
    <w:rsid w:val="00C70069"/>
    <w:rsid w:val="00C7130B"/>
    <w:rsid w:val="00C72DA7"/>
    <w:rsid w:val="00C7448F"/>
    <w:rsid w:val="00C802A9"/>
    <w:rsid w:val="00C809B8"/>
    <w:rsid w:val="00C80ED6"/>
    <w:rsid w:val="00C816B4"/>
    <w:rsid w:val="00C81C87"/>
    <w:rsid w:val="00C82B79"/>
    <w:rsid w:val="00C8319F"/>
    <w:rsid w:val="00C83E94"/>
    <w:rsid w:val="00C84C90"/>
    <w:rsid w:val="00C85164"/>
    <w:rsid w:val="00C85F01"/>
    <w:rsid w:val="00C8788E"/>
    <w:rsid w:val="00C913B5"/>
    <w:rsid w:val="00C9174D"/>
    <w:rsid w:val="00C93DA5"/>
    <w:rsid w:val="00C9462E"/>
    <w:rsid w:val="00C946D1"/>
    <w:rsid w:val="00C94B65"/>
    <w:rsid w:val="00C94DD9"/>
    <w:rsid w:val="00C95985"/>
    <w:rsid w:val="00CA1489"/>
    <w:rsid w:val="00CA26B7"/>
    <w:rsid w:val="00CA5819"/>
    <w:rsid w:val="00CA5EE1"/>
    <w:rsid w:val="00CA7370"/>
    <w:rsid w:val="00CB2779"/>
    <w:rsid w:val="00CB33F8"/>
    <w:rsid w:val="00CB4B1F"/>
    <w:rsid w:val="00CB76DF"/>
    <w:rsid w:val="00CB7892"/>
    <w:rsid w:val="00CC007D"/>
    <w:rsid w:val="00CC1CE6"/>
    <w:rsid w:val="00CC32D4"/>
    <w:rsid w:val="00CC5026"/>
    <w:rsid w:val="00CC68D0"/>
    <w:rsid w:val="00CD17B0"/>
    <w:rsid w:val="00CD1B80"/>
    <w:rsid w:val="00CD2FFE"/>
    <w:rsid w:val="00CD3E52"/>
    <w:rsid w:val="00CD6F2E"/>
    <w:rsid w:val="00CE0658"/>
    <w:rsid w:val="00CE3CC6"/>
    <w:rsid w:val="00CE46C7"/>
    <w:rsid w:val="00CF0CCD"/>
    <w:rsid w:val="00CF1039"/>
    <w:rsid w:val="00CF2C26"/>
    <w:rsid w:val="00CF46AA"/>
    <w:rsid w:val="00CF4788"/>
    <w:rsid w:val="00CF5227"/>
    <w:rsid w:val="00CF6A13"/>
    <w:rsid w:val="00D01872"/>
    <w:rsid w:val="00D01AE5"/>
    <w:rsid w:val="00D03F9A"/>
    <w:rsid w:val="00D06D51"/>
    <w:rsid w:val="00D1157F"/>
    <w:rsid w:val="00D11DF2"/>
    <w:rsid w:val="00D1308E"/>
    <w:rsid w:val="00D15963"/>
    <w:rsid w:val="00D207B6"/>
    <w:rsid w:val="00D22275"/>
    <w:rsid w:val="00D2442C"/>
    <w:rsid w:val="00D2451D"/>
    <w:rsid w:val="00D24991"/>
    <w:rsid w:val="00D33D15"/>
    <w:rsid w:val="00D36A84"/>
    <w:rsid w:val="00D375C1"/>
    <w:rsid w:val="00D37954"/>
    <w:rsid w:val="00D37A78"/>
    <w:rsid w:val="00D4007A"/>
    <w:rsid w:val="00D401C2"/>
    <w:rsid w:val="00D40925"/>
    <w:rsid w:val="00D448BE"/>
    <w:rsid w:val="00D50255"/>
    <w:rsid w:val="00D52A31"/>
    <w:rsid w:val="00D5430A"/>
    <w:rsid w:val="00D55BA7"/>
    <w:rsid w:val="00D56361"/>
    <w:rsid w:val="00D5654A"/>
    <w:rsid w:val="00D60FFB"/>
    <w:rsid w:val="00D630BA"/>
    <w:rsid w:val="00D664A3"/>
    <w:rsid w:val="00D66520"/>
    <w:rsid w:val="00D71993"/>
    <w:rsid w:val="00D73212"/>
    <w:rsid w:val="00D73D9E"/>
    <w:rsid w:val="00D75886"/>
    <w:rsid w:val="00D76966"/>
    <w:rsid w:val="00D82763"/>
    <w:rsid w:val="00D844E4"/>
    <w:rsid w:val="00D84728"/>
    <w:rsid w:val="00D84CC4"/>
    <w:rsid w:val="00D85297"/>
    <w:rsid w:val="00D86251"/>
    <w:rsid w:val="00D92E6C"/>
    <w:rsid w:val="00D930A2"/>
    <w:rsid w:val="00D94C93"/>
    <w:rsid w:val="00D94E61"/>
    <w:rsid w:val="00D95BD4"/>
    <w:rsid w:val="00D96FD0"/>
    <w:rsid w:val="00D97642"/>
    <w:rsid w:val="00DA43DE"/>
    <w:rsid w:val="00DA4BAF"/>
    <w:rsid w:val="00DA776A"/>
    <w:rsid w:val="00DB0986"/>
    <w:rsid w:val="00DB0BCD"/>
    <w:rsid w:val="00DB49E0"/>
    <w:rsid w:val="00DB7052"/>
    <w:rsid w:val="00DB7CE0"/>
    <w:rsid w:val="00DC0259"/>
    <w:rsid w:val="00DC16A3"/>
    <w:rsid w:val="00DC1A5C"/>
    <w:rsid w:val="00DC361E"/>
    <w:rsid w:val="00DC4156"/>
    <w:rsid w:val="00DC4215"/>
    <w:rsid w:val="00DC455D"/>
    <w:rsid w:val="00DC4AA8"/>
    <w:rsid w:val="00DD01DD"/>
    <w:rsid w:val="00DD06DB"/>
    <w:rsid w:val="00DD3DF0"/>
    <w:rsid w:val="00DD453F"/>
    <w:rsid w:val="00DE3182"/>
    <w:rsid w:val="00DE34CF"/>
    <w:rsid w:val="00DE40DC"/>
    <w:rsid w:val="00DE4AF9"/>
    <w:rsid w:val="00DE513C"/>
    <w:rsid w:val="00DE628D"/>
    <w:rsid w:val="00DE715A"/>
    <w:rsid w:val="00DE7F72"/>
    <w:rsid w:val="00DF14E2"/>
    <w:rsid w:val="00DF2D62"/>
    <w:rsid w:val="00DF2EA0"/>
    <w:rsid w:val="00DF3498"/>
    <w:rsid w:val="00DF3C40"/>
    <w:rsid w:val="00DF460E"/>
    <w:rsid w:val="00DF4F1A"/>
    <w:rsid w:val="00DF5518"/>
    <w:rsid w:val="00DF5C62"/>
    <w:rsid w:val="00DF6BFD"/>
    <w:rsid w:val="00DF7969"/>
    <w:rsid w:val="00DF7FF7"/>
    <w:rsid w:val="00E0021D"/>
    <w:rsid w:val="00E0277E"/>
    <w:rsid w:val="00E02C8C"/>
    <w:rsid w:val="00E04430"/>
    <w:rsid w:val="00E07818"/>
    <w:rsid w:val="00E122DF"/>
    <w:rsid w:val="00E13F3D"/>
    <w:rsid w:val="00E13F52"/>
    <w:rsid w:val="00E155C2"/>
    <w:rsid w:val="00E20AD7"/>
    <w:rsid w:val="00E20B30"/>
    <w:rsid w:val="00E239B0"/>
    <w:rsid w:val="00E23E23"/>
    <w:rsid w:val="00E248A3"/>
    <w:rsid w:val="00E24987"/>
    <w:rsid w:val="00E24AF8"/>
    <w:rsid w:val="00E306C7"/>
    <w:rsid w:val="00E32B2E"/>
    <w:rsid w:val="00E34122"/>
    <w:rsid w:val="00E34898"/>
    <w:rsid w:val="00E36402"/>
    <w:rsid w:val="00E37249"/>
    <w:rsid w:val="00E402A1"/>
    <w:rsid w:val="00E4145C"/>
    <w:rsid w:val="00E421E0"/>
    <w:rsid w:val="00E422CE"/>
    <w:rsid w:val="00E42B9B"/>
    <w:rsid w:val="00E43E01"/>
    <w:rsid w:val="00E44DE2"/>
    <w:rsid w:val="00E4673E"/>
    <w:rsid w:val="00E4747D"/>
    <w:rsid w:val="00E47732"/>
    <w:rsid w:val="00E50C16"/>
    <w:rsid w:val="00E52410"/>
    <w:rsid w:val="00E52787"/>
    <w:rsid w:val="00E542F1"/>
    <w:rsid w:val="00E6146E"/>
    <w:rsid w:val="00E6159E"/>
    <w:rsid w:val="00E61AC6"/>
    <w:rsid w:val="00E64670"/>
    <w:rsid w:val="00E64944"/>
    <w:rsid w:val="00E661DE"/>
    <w:rsid w:val="00E66C56"/>
    <w:rsid w:val="00E6780A"/>
    <w:rsid w:val="00E67AFD"/>
    <w:rsid w:val="00E70731"/>
    <w:rsid w:val="00E72940"/>
    <w:rsid w:val="00E72958"/>
    <w:rsid w:val="00E75650"/>
    <w:rsid w:val="00E76E67"/>
    <w:rsid w:val="00E80982"/>
    <w:rsid w:val="00E831C4"/>
    <w:rsid w:val="00E83649"/>
    <w:rsid w:val="00E8707C"/>
    <w:rsid w:val="00E904BA"/>
    <w:rsid w:val="00E92EFD"/>
    <w:rsid w:val="00E93E7B"/>
    <w:rsid w:val="00E966FA"/>
    <w:rsid w:val="00EA0174"/>
    <w:rsid w:val="00EA0242"/>
    <w:rsid w:val="00EA0416"/>
    <w:rsid w:val="00EA2F5C"/>
    <w:rsid w:val="00EA356F"/>
    <w:rsid w:val="00EA4941"/>
    <w:rsid w:val="00EB0511"/>
    <w:rsid w:val="00EB09B7"/>
    <w:rsid w:val="00EB0F05"/>
    <w:rsid w:val="00EB1420"/>
    <w:rsid w:val="00EB2B47"/>
    <w:rsid w:val="00EB39B2"/>
    <w:rsid w:val="00EB6C50"/>
    <w:rsid w:val="00EB6F80"/>
    <w:rsid w:val="00EB7C23"/>
    <w:rsid w:val="00EC05FF"/>
    <w:rsid w:val="00EC226E"/>
    <w:rsid w:val="00EC308C"/>
    <w:rsid w:val="00EC4B69"/>
    <w:rsid w:val="00EC6413"/>
    <w:rsid w:val="00EC66E4"/>
    <w:rsid w:val="00EC67F3"/>
    <w:rsid w:val="00EC7937"/>
    <w:rsid w:val="00EC7CBA"/>
    <w:rsid w:val="00ED025E"/>
    <w:rsid w:val="00ED3C2B"/>
    <w:rsid w:val="00ED649F"/>
    <w:rsid w:val="00EE194E"/>
    <w:rsid w:val="00EE2EB6"/>
    <w:rsid w:val="00EE572E"/>
    <w:rsid w:val="00EE7D7C"/>
    <w:rsid w:val="00EF0818"/>
    <w:rsid w:val="00EF3E37"/>
    <w:rsid w:val="00EF54DD"/>
    <w:rsid w:val="00EF628B"/>
    <w:rsid w:val="00EF7A15"/>
    <w:rsid w:val="00F06929"/>
    <w:rsid w:val="00F077FD"/>
    <w:rsid w:val="00F105E9"/>
    <w:rsid w:val="00F1189C"/>
    <w:rsid w:val="00F1215E"/>
    <w:rsid w:val="00F1596D"/>
    <w:rsid w:val="00F15A21"/>
    <w:rsid w:val="00F16636"/>
    <w:rsid w:val="00F17550"/>
    <w:rsid w:val="00F2040A"/>
    <w:rsid w:val="00F25D98"/>
    <w:rsid w:val="00F27FCC"/>
    <w:rsid w:val="00F300FB"/>
    <w:rsid w:val="00F3107A"/>
    <w:rsid w:val="00F31F67"/>
    <w:rsid w:val="00F328C1"/>
    <w:rsid w:val="00F333CC"/>
    <w:rsid w:val="00F36B69"/>
    <w:rsid w:val="00F42D05"/>
    <w:rsid w:val="00F433FB"/>
    <w:rsid w:val="00F43B54"/>
    <w:rsid w:val="00F5086D"/>
    <w:rsid w:val="00F53DE2"/>
    <w:rsid w:val="00F5446A"/>
    <w:rsid w:val="00F55018"/>
    <w:rsid w:val="00F555D9"/>
    <w:rsid w:val="00F55DA1"/>
    <w:rsid w:val="00F56130"/>
    <w:rsid w:val="00F56DC5"/>
    <w:rsid w:val="00F63003"/>
    <w:rsid w:val="00F65D6B"/>
    <w:rsid w:val="00F718C5"/>
    <w:rsid w:val="00F731B8"/>
    <w:rsid w:val="00F763A7"/>
    <w:rsid w:val="00F77532"/>
    <w:rsid w:val="00F8233A"/>
    <w:rsid w:val="00F84320"/>
    <w:rsid w:val="00F84972"/>
    <w:rsid w:val="00F86A2B"/>
    <w:rsid w:val="00F871B6"/>
    <w:rsid w:val="00F877BE"/>
    <w:rsid w:val="00F93591"/>
    <w:rsid w:val="00FA0EDC"/>
    <w:rsid w:val="00FA12FA"/>
    <w:rsid w:val="00FA43AB"/>
    <w:rsid w:val="00FA6F39"/>
    <w:rsid w:val="00FB0441"/>
    <w:rsid w:val="00FB6386"/>
    <w:rsid w:val="00FC133D"/>
    <w:rsid w:val="00FC14A3"/>
    <w:rsid w:val="00FC26F4"/>
    <w:rsid w:val="00FC3D83"/>
    <w:rsid w:val="00FC3F7D"/>
    <w:rsid w:val="00FC76CF"/>
    <w:rsid w:val="00FD0A39"/>
    <w:rsid w:val="00FD19EF"/>
    <w:rsid w:val="00FE1E00"/>
    <w:rsid w:val="00FE274A"/>
    <w:rsid w:val="00FE281C"/>
    <w:rsid w:val="00FE3AAC"/>
    <w:rsid w:val="00FE6706"/>
    <w:rsid w:val="00FF0469"/>
    <w:rsid w:val="00FF7218"/>
    <w:rsid w:val="01B2E523"/>
    <w:rsid w:val="0224137B"/>
    <w:rsid w:val="029CAC12"/>
    <w:rsid w:val="0634292F"/>
    <w:rsid w:val="07701D35"/>
    <w:rsid w:val="07CD3F67"/>
    <w:rsid w:val="0863E028"/>
    <w:rsid w:val="08744983"/>
    <w:rsid w:val="090BED96"/>
    <w:rsid w:val="0B04E029"/>
    <w:rsid w:val="0B28694E"/>
    <w:rsid w:val="0B9F7166"/>
    <w:rsid w:val="0BACED97"/>
    <w:rsid w:val="0BB4DB1D"/>
    <w:rsid w:val="0C72459B"/>
    <w:rsid w:val="0DE0D0FE"/>
    <w:rsid w:val="1074FE57"/>
    <w:rsid w:val="120EB2EA"/>
    <w:rsid w:val="12B0FEDC"/>
    <w:rsid w:val="1322C5B4"/>
    <w:rsid w:val="132B33F4"/>
    <w:rsid w:val="13AA834B"/>
    <w:rsid w:val="13BFED02"/>
    <w:rsid w:val="14813A45"/>
    <w:rsid w:val="16C50B34"/>
    <w:rsid w:val="1A98BBF0"/>
    <w:rsid w:val="1BB59530"/>
    <w:rsid w:val="1C3F91B5"/>
    <w:rsid w:val="1DEA2C81"/>
    <w:rsid w:val="1E4169DE"/>
    <w:rsid w:val="21C1319D"/>
    <w:rsid w:val="2315A3C4"/>
    <w:rsid w:val="23B587F1"/>
    <w:rsid w:val="26755CC8"/>
    <w:rsid w:val="2827C801"/>
    <w:rsid w:val="2997EC33"/>
    <w:rsid w:val="2A76CDB4"/>
    <w:rsid w:val="2AF87EDD"/>
    <w:rsid w:val="31449402"/>
    <w:rsid w:val="3175D437"/>
    <w:rsid w:val="33159514"/>
    <w:rsid w:val="37CBED5E"/>
    <w:rsid w:val="37F0F3BD"/>
    <w:rsid w:val="38AD6091"/>
    <w:rsid w:val="38D90A84"/>
    <w:rsid w:val="39881381"/>
    <w:rsid w:val="3A4C1E2D"/>
    <w:rsid w:val="3B28947F"/>
    <w:rsid w:val="3C126E47"/>
    <w:rsid w:val="3E6DB172"/>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B6982C1"/>
    <w:rsid w:val="4BEDB4E3"/>
    <w:rsid w:val="4C63ADEB"/>
    <w:rsid w:val="4E645DE8"/>
    <w:rsid w:val="4E9B7C40"/>
    <w:rsid w:val="4F5E6FD2"/>
    <w:rsid w:val="508BE32A"/>
    <w:rsid w:val="50FA4033"/>
    <w:rsid w:val="51F22169"/>
    <w:rsid w:val="53D83EA3"/>
    <w:rsid w:val="558079EC"/>
    <w:rsid w:val="55944916"/>
    <w:rsid w:val="560F8117"/>
    <w:rsid w:val="5867F32C"/>
    <w:rsid w:val="59055218"/>
    <w:rsid w:val="59935371"/>
    <w:rsid w:val="5A7A7DEB"/>
    <w:rsid w:val="5B4BF964"/>
    <w:rsid w:val="5C2BB803"/>
    <w:rsid w:val="5C44E060"/>
    <w:rsid w:val="5D0B4EBF"/>
    <w:rsid w:val="5DE0B0C1"/>
    <w:rsid w:val="5F6358C5"/>
    <w:rsid w:val="5F7C8122"/>
    <w:rsid w:val="5FF03B00"/>
    <w:rsid w:val="5FF9F986"/>
    <w:rsid w:val="60E9BF6F"/>
    <w:rsid w:val="60EA48F0"/>
    <w:rsid w:val="61185183"/>
    <w:rsid w:val="63319A48"/>
    <w:rsid w:val="671967D4"/>
    <w:rsid w:val="675900F3"/>
    <w:rsid w:val="6853157F"/>
    <w:rsid w:val="68F4D154"/>
    <w:rsid w:val="69236368"/>
    <w:rsid w:val="69A94153"/>
    <w:rsid w:val="69E4D5A1"/>
    <w:rsid w:val="6A69C7FD"/>
    <w:rsid w:val="6A90A1B5"/>
    <w:rsid w:val="6B80A602"/>
    <w:rsid w:val="6C0F593D"/>
    <w:rsid w:val="6EC9819B"/>
    <w:rsid w:val="6F46F9FF"/>
    <w:rsid w:val="6F481E57"/>
    <w:rsid w:val="6F4909A7"/>
    <w:rsid w:val="6F6412D8"/>
    <w:rsid w:val="6FC770EF"/>
    <w:rsid w:val="706D3F82"/>
    <w:rsid w:val="719F9C21"/>
    <w:rsid w:val="738BB7E7"/>
    <w:rsid w:val="73C7B6B8"/>
    <w:rsid w:val="7786E3B2"/>
    <w:rsid w:val="78E43CF0"/>
    <w:rsid w:val="78F1035E"/>
    <w:rsid w:val="795A35F8"/>
    <w:rsid w:val="7A4C7E41"/>
    <w:rsid w:val="7B9A728D"/>
    <w:rsid w:val="7BAFF229"/>
    <w:rsid w:val="7DAAA30C"/>
    <w:rsid w:val="7E18AACA"/>
    <w:rsid w:val="7E42E8E3"/>
    <w:rsid w:val="7E64F6CC"/>
    <w:rsid w:val="7E7967B8"/>
    <w:rsid w:val="7F650B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586E3"/>
  <w15:docId w15:val="{73EAC52A-749B-DE45-B41E-15084CD19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uiPriority w:val="99"/>
    <w:qForma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qFormat/>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0">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1">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table" w:customStyle="1" w:styleId="14">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Normal"/>
    <w:link w:val="3GPPAgreementsChar"/>
    <w:qFormat/>
    <w:rsid w:val="004E329D"/>
    <w:pPr>
      <w:numPr>
        <w:numId w:val="8"/>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4E329D"/>
    <w:rPr>
      <w:rFonts w:ascii="Times New Roman" w:eastAsia="SimSun" w:hAnsi="Times New Roman"/>
      <w:sz w:val="22"/>
      <w:lang w:val="en-US" w:eastAsia="zh-CN"/>
    </w:rPr>
  </w:style>
  <w:style w:type="paragraph" w:customStyle="1" w:styleId="Proposal">
    <w:name w:val="Proposal"/>
    <w:basedOn w:val="BodyText"/>
    <w:qFormat/>
    <w:rsid w:val="00E75650"/>
    <w:pPr>
      <w:numPr>
        <w:numId w:val="9"/>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EB6C50"/>
    <w:pPr>
      <w:numPr>
        <w:numId w:val="10"/>
      </w:numPr>
    </w:pPr>
    <w:rPr>
      <w:lang w:eastAsia="ja-JP"/>
    </w:rPr>
  </w:style>
  <w:style w:type="character" w:styleId="UnresolvedMention">
    <w:name w:val="Unresolved Mention"/>
    <w:basedOn w:val="DefaultParagraphFont"/>
    <w:uiPriority w:val="99"/>
    <w:unhideWhenUsed/>
    <w:rsid w:val="004554EF"/>
    <w:rPr>
      <w:color w:val="605E5C"/>
      <w:shd w:val="clear" w:color="auto" w:fill="E1DFDD"/>
    </w:rPr>
  </w:style>
  <w:style w:type="character" w:styleId="Mention">
    <w:name w:val="Mention"/>
    <w:basedOn w:val="DefaultParagraphFont"/>
    <w:uiPriority w:val="99"/>
    <w:unhideWhenUsed/>
    <w:rsid w:val="004554EF"/>
    <w:rPr>
      <w:color w:val="2B579A"/>
      <w:shd w:val="clear" w:color="auto" w:fill="E1DFDD"/>
    </w:rPr>
  </w:style>
  <w:style w:type="paragraph" w:customStyle="1" w:styleId="00BodyText">
    <w:name w:val="00 BodyText"/>
    <w:basedOn w:val="Normal"/>
    <w:rsid w:val="12B0FEDC"/>
    <w:pPr>
      <w:spacing w:after="220" w:line="256" w:lineRule="auto"/>
    </w:pPr>
    <w:rPr>
      <w:rFonts w:ascii="Arial" w:eastAsiaTheme="minorEastAsia" w:hAnsi="Arial"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646333">
      <w:bodyDiv w:val="1"/>
      <w:marLeft w:val="0"/>
      <w:marRight w:val="0"/>
      <w:marTop w:val="0"/>
      <w:marBottom w:val="0"/>
      <w:divBdr>
        <w:top w:val="none" w:sz="0" w:space="0" w:color="auto"/>
        <w:left w:val="none" w:sz="0" w:space="0" w:color="auto"/>
        <w:bottom w:val="none" w:sz="0" w:space="0" w:color="auto"/>
        <w:right w:val="none" w:sz="0" w:space="0" w:color="auto"/>
      </w:divBdr>
      <w:divsChild>
        <w:div w:id="399989043">
          <w:marLeft w:val="1123"/>
          <w:marRight w:val="0"/>
          <w:marTop w:val="60"/>
          <w:marBottom w:val="0"/>
          <w:divBdr>
            <w:top w:val="none" w:sz="0" w:space="0" w:color="auto"/>
            <w:left w:val="none" w:sz="0" w:space="0" w:color="auto"/>
            <w:bottom w:val="none" w:sz="0" w:space="0" w:color="auto"/>
            <w:right w:val="none" w:sz="0" w:space="0" w:color="auto"/>
          </w:divBdr>
        </w:div>
        <w:div w:id="400639743">
          <w:marLeft w:val="1123"/>
          <w:marRight w:val="0"/>
          <w:marTop w:val="60"/>
          <w:marBottom w:val="0"/>
          <w:divBdr>
            <w:top w:val="none" w:sz="0" w:space="0" w:color="auto"/>
            <w:left w:val="none" w:sz="0" w:space="0" w:color="auto"/>
            <w:bottom w:val="none" w:sz="0" w:space="0" w:color="auto"/>
            <w:right w:val="none" w:sz="0" w:space="0" w:color="auto"/>
          </w:divBdr>
        </w:div>
        <w:div w:id="425536941">
          <w:marLeft w:val="547"/>
          <w:marRight w:val="0"/>
          <w:marTop w:val="60"/>
          <w:marBottom w:val="0"/>
          <w:divBdr>
            <w:top w:val="none" w:sz="0" w:space="0" w:color="auto"/>
            <w:left w:val="none" w:sz="0" w:space="0" w:color="auto"/>
            <w:bottom w:val="none" w:sz="0" w:space="0" w:color="auto"/>
            <w:right w:val="none" w:sz="0" w:space="0" w:color="auto"/>
          </w:divBdr>
        </w:div>
        <w:div w:id="453789850">
          <w:marLeft w:val="547"/>
          <w:marRight w:val="0"/>
          <w:marTop w:val="60"/>
          <w:marBottom w:val="0"/>
          <w:divBdr>
            <w:top w:val="none" w:sz="0" w:space="0" w:color="auto"/>
            <w:left w:val="none" w:sz="0" w:space="0" w:color="auto"/>
            <w:bottom w:val="none" w:sz="0" w:space="0" w:color="auto"/>
            <w:right w:val="none" w:sz="0" w:space="0" w:color="auto"/>
          </w:divBdr>
        </w:div>
        <w:div w:id="458256949">
          <w:marLeft w:val="547"/>
          <w:marRight w:val="0"/>
          <w:marTop w:val="60"/>
          <w:marBottom w:val="0"/>
          <w:divBdr>
            <w:top w:val="none" w:sz="0" w:space="0" w:color="auto"/>
            <w:left w:val="none" w:sz="0" w:space="0" w:color="auto"/>
            <w:bottom w:val="none" w:sz="0" w:space="0" w:color="auto"/>
            <w:right w:val="none" w:sz="0" w:space="0" w:color="auto"/>
          </w:divBdr>
        </w:div>
        <w:div w:id="835610593">
          <w:marLeft w:val="547"/>
          <w:marRight w:val="0"/>
          <w:marTop w:val="60"/>
          <w:marBottom w:val="0"/>
          <w:divBdr>
            <w:top w:val="none" w:sz="0" w:space="0" w:color="auto"/>
            <w:left w:val="none" w:sz="0" w:space="0" w:color="auto"/>
            <w:bottom w:val="none" w:sz="0" w:space="0" w:color="auto"/>
            <w:right w:val="none" w:sz="0" w:space="0" w:color="auto"/>
          </w:divBdr>
        </w:div>
        <w:div w:id="1277179215">
          <w:marLeft w:val="1123"/>
          <w:marRight w:val="0"/>
          <w:marTop w:val="60"/>
          <w:marBottom w:val="0"/>
          <w:divBdr>
            <w:top w:val="none" w:sz="0" w:space="0" w:color="auto"/>
            <w:left w:val="none" w:sz="0" w:space="0" w:color="auto"/>
            <w:bottom w:val="none" w:sz="0" w:space="0" w:color="auto"/>
            <w:right w:val="none" w:sz="0" w:space="0" w:color="auto"/>
          </w:divBdr>
        </w:div>
        <w:div w:id="1390155223">
          <w:marLeft w:val="1123"/>
          <w:marRight w:val="0"/>
          <w:marTop w:val="60"/>
          <w:marBottom w:val="0"/>
          <w:divBdr>
            <w:top w:val="none" w:sz="0" w:space="0" w:color="auto"/>
            <w:left w:val="none" w:sz="0" w:space="0" w:color="auto"/>
            <w:bottom w:val="none" w:sz="0" w:space="0" w:color="auto"/>
            <w:right w:val="none" w:sz="0" w:space="0" w:color="auto"/>
          </w:divBdr>
        </w:div>
        <w:div w:id="2087218528">
          <w:marLeft w:val="1123"/>
          <w:marRight w:val="0"/>
          <w:marTop w:val="60"/>
          <w:marBottom w:val="0"/>
          <w:divBdr>
            <w:top w:val="none" w:sz="0" w:space="0" w:color="auto"/>
            <w:left w:val="none" w:sz="0" w:space="0" w:color="auto"/>
            <w:bottom w:val="none" w:sz="0" w:space="0" w:color="auto"/>
            <w:right w:val="none" w:sz="0" w:space="0" w:color="auto"/>
          </w:divBdr>
        </w:div>
      </w:divsChild>
    </w:div>
    <w:div w:id="716970285">
      <w:bodyDiv w:val="1"/>
      <w:marLeft w:val="0"/>
      <w:marRight w:val="0"/>
      <w:marTop w:val="0"/>
      <w:marBottom w:val="0"/>
      <w:divBdr>
        <w:top w:val="none" w:sz="0" w:space="0" w:color="auto"/>
        <w:left w:val="none" w:sz="0" w:space="0" w:color="auto"/>
        <w:bottom w:val="none" w:sz="0" w:space="0" w:color="auto"/>
        <w:right w:val="none" w:sz="0" w:space="0" w:color="auto"/>
      </w:divBdr>
    </w:div>
    <w:div w:id="785543124">
      <w:bodyDiv w:val="1"/>
      <w:marLeft w:val="0"/>
      <w:marRight w:val="0"/>
      <w:marTop w:val="0"/>
      <w:marBottom w:val="0"/>
      <w:divBdr>
        <w:top w:val="none" w:sz="0" w:space="0" w:color="auto"/>
        <w:left w:val="none" w:sz="0" w:space="0" w:color="auto"/>
        <w:bottom w:val="none" w:sz="0" w:space="0" w:color="auto"/>
        <w:right w:val="none" w:sz="0" w:space="0" w:color="auto"/>
      </w:divBdr>
      <w:divsChild>
        <w:div w:id="253242249">
          <w:marLeft w:val="547"/>
          <w:marRight w:val="0"/>
          <w:marTop w:val="60"/>
          <w:marBottom w:val="0"/>
          <w:divBdr>
            <w:top w:val="none" w:sz="0" w:space="0" w:color="auto"/>
            <w:left w:val="none" w:sz="0" w:space="0" w:color="auto"/>
            <w:bottom w:val="none" w:sz="0" w:space="0" w:color="auto"/>
            <w:right w:val="none" w:sz="0" w:space="0" w:color="auto"/>
          </w:divBdr>
        </w:div>
        <w:div w:id="384381064">
          <w:marLeft w:val="547"/>
          <w:marRight w:val="0"/>
          <w:marTop w:val="60"/>
          <w:marBottom w:val="0"/>
          <w:divBdr>
            <w:top w:val="none" w:sz="0" w:space="0" w:color="auto"/>
            <w:left w:val="none" w:sz="0" w:space="0" w:color="auto"/>
            <w:bottom w:val="none" w:sz="0" w:space="0" w:color="auto"/>
            <w:right w:val="none" w:sz="0" w:space="0" w:color="auto"/>
          </w:divBdr>
        </w:div>
        <w:div w:id="458955210">
          <w:marLeft w:val="1123"/>
          <w:marRight w:val="0"/>
          <w:marTop w:val="60"/>
          <w:marBottom w:val="0"/>
          <w:divBdr>
            <w:top w:val="none" w:sz="0" w:space="0" w:color="auto"/>
            <w:left w:val="none" w:sz="0" w:space="0" w:color="auto"/>
            <w:bottom w:val="none" w:sz="0" w:space="0" w:color="auto"/>
            <w:right w:val="none" w:sz="0" w:space="0" w:color="auto"/>
          </w:divBdr>
        </w:div>
        <w:div w:id="534542546">
          <w:marLeft w:val="547"/>
          <w:marRight w:val="0"/>
          <w:marTop w:val="60"/>
          <w:marBottom w:val="0"/>
          <w:divBdr>
            <w:top w:val="none" w:sz="0" w:space="0" w:color="auto"/>
            <w:left w:val="none" w:sz="0" w:space="0" w:color="auto"/>
            <w:bottom w:val="none" w:sz="0" w:space="0" w:color="auto"/>
            <w:right w:val="none" w:sz="0" w:space="0" w:color="auto"/>
          </w:divBdr>
        </w:div>
        <w:div w:id="609629148">
          <w:marLeft w:val="547"/>
          <w:marRight w:val="0"/>
          <w:marTop w:val="60"/>
          <w:marBottom w:val="0"/>
          <w:divBdr>
            <w:top w:val="none" w:sz="0" w:space="0" w:color="auto"/>
            <w:left w:val="none" w:sz="0" w:space="0" w:color="auto"/>
            <w:bottom w:val="none" w:sz="0" w:space="0" w:color="auto"/>
            <w:right w:val="none" w:sz="0" w:space="0" w:color="auto"/>
          </w:divBdr>
        </w:div>
        <w:div w:id="1054428645">
          <w:marLeft w:val="547"/>
          <w:marRight w:val="0"/>
          <w:marTop w:val="60"/>
          <w:marBottom w:val="0"/>
          <w:divBdr>
            <w:top w:val="none" w:sz="0" w:space="0" w:color="auto"/>
            <w:left w:val="none" w:sz="0" w:space="0" w:color="auto"/>
            <w:bottom w:val="none" w:sz="0" w:space="0" w:color="auto"/>
            <w:right w:val="none" w:sz="0" w:space="0" w:color="auto"/>
          </w:divBdr>
        </w:div>
        <w:div w:id="1566992589">
          <w:marLeft w:val="1123"/>
          <w:marRight w:val="0"/>
          <w:marTop w:val="60"/>
          <w:marBottom w:val="0"/>
          <w:divBdr>
            <w:top w:val="none" w:sz="0" w:space="0" w:color="auto"/>
            <w:left w:val="none" w:sz="0" w:space="0" w:color="auto"/>
            <w:bottom w:val="none" w:sz="0" w:space="0" w:color="auto"/>
            <w:right w:val="none" w:sz="0" w:space="0" w:color="auto"/>
          </w:divBdr>
        </w:div>
        <w:div w:id="1682050111">
          <w:marLeft w:val="1123"/>
          <w:marRight w:val="0"/>
          <w:marTop w:val="60"/>
          <w:marBottom w:val="0"/>
          <w:divBdr>
            <w:top w:val="none" w:sz="0" w:space="0" w:color="auto"/>
            <w:left w:val="none" w:sz="0" w:space="0" w:color="auto"/>
            <w:bottom w:val="none" w:sz="0" w:space="0" w:color="auto"/>
            <w:right w:val="none" w:sz="0" w:space="0" w:color="auto"/>
          </w:divBdr>
        </w:div>
        <w:div w:id="1872303000">
          <w:marLeft w:val="547"/>
          <w:marRight w:val="0"/>
          <w:marTop w:val="60"/>
          <w:marBottom w:val="0"/>
          <w:divBdr>
            <w:top w:val="none" w:sz="0" w:space="0" w:color="auto"/>
            <w:left w:val="none" w:sz="0" w:space="0" w:color="auto"/>
            <w:bottom w:val="none" w:sz="0" w:space="0" w:color="auto"/>
            <w:right w:val="none" w:sz="0" w:space="0" w:color="auto"/>
          </w:divBdr>
        </w:div>
        <w:div w:id="2012491602">
          <w:marLeft w:val="547"/>
          <w:marRight w:val="0"/>
          <w:marTop w:val="60"/>
          <w:marBottom w:val="0"/>
          <w:divBdr>
            <w:top w:val="none" w:sz="0" w:space="0" w:color="auto"/>
            <w:left w:val="none" w:sz="0" w:space="0" w:color="auto"/>
            <w:bottom w:val="none" w:sz="0" w:space="0" w:color="auto"/>
            <w:right w:val="none" w:sz="0" w:space="0" w:color="auto"/>
          </w:divBdr>
        </w:div>
        <w:div w:id="2105805993">
          <w:marLeft w:val="547"/>
          <w:marRight w:val="0"/>
          <w:marTop w:val="60"/>
          <w:marBottom w:val="0"/>
          <w:divBdr>
            <w:top w:val="none" w:sz="0" w:space="0" w:color="auto"/>
            <w:left w:val="none" w:sz="0" w:space="0" w:color="auto"/>
            <w:bottom w:val="none" w:sz="0" w:space="0" w:color="auto"/>
            <w:right w:val="none" w:sz="0" w:space="0" w:color="auto"/>
          </w:divBdr>
        </w:div>
      </w:divsChild>
    </w:div>
    <w:div w:id="871497970">
      <w:bodyDiv w:val="1"/>
      <w:marLeft w:val="0"/>
      <w:marRight w:val="0"/>
      <w:marTop w:val="0"/>
      <w:marBottom w:val="0"/>
      <w:divBdr>
        <w:top w:val="none" w:sz="0" w:space="0" w:color="auto"/>
        <w:left w:val="none" w:sz="0" w:space="0" w:color="auto"/>
        <w:bottom w:val="none" w:sz="0" w:space="0" w:color="auto"/>
        <w:right w:val="none" w:sz="0" w:space="0" w:color="auto"/>
      </w:divBdr>
    </w:div>
    <w:div w:id="944726719">
      <w:bodyDiv w:val="1"/>
      <w:marLeft w:val="0"/>
      <w:marRight w:val="0"/>
      <w:marTop w:val="0"/>
      <w:marBottom w:val="0"/>
      <w:divBdr>
        <w:top w:val="none" w:sz="0" w:space="0" w:color="auto"/>
        <w:left w:val="none" w:sz="0" w:space="0" w:color="auto"/>
        <w:bottom w:val="none" w:sz="0" w:space="0" w:color="auto"/>
        <w:right w:val="none" w:sz="0" w:space="0" w:color="auto"/>
      </w:divBdr>
    </w:div>
    <w:div w:id="990215817">
      <w:bodyDiv w:val="1"/>
      <w:marLeft w:val="0"/>
      <w:marRight w:val="0"/>
      <w:marTop w:val="0"/>
      <w:marBottom w:val="0"/>
      <w:divBdr>
        <w:top w:val="none" w:sz="0" w:space="0" w:color="auto"/>
        <w:left w:val="none" w:sz="0" w:space="0" w:color="auto"/>
        <w:bottom w:val="none" w:sz="0" w:space="0" w:color="auto"/>
        <w:right w:val="none" w:sz="0" w:space="0" w:color="auto"/>
      </w:divBdr>
    </w:div>
    <w:div w:id="1388143095">
      <w:bodyDiv w:val="1"/>
      <w:marLeft w:val="0"/>
      <w:marRight w:val="0"/>
      <w:marTop w:val="0"/>
      <w:marBottom w:val="0"/>
      <w:divBdr>
        <w:top w:val="none" w:sz="0" w:space="0" w:color="auto"/>
        <w:left w:val="none" w:sz="0" w:space="0" w:color="auto"/>
        <w:bottom w:val="none" w:sz="0" w:space="0" w:color="auto"/>
        <w:right w:val="none" w:sz="0" w:space="0" w:color="auto"/>
      </w:divBdr>
    </w:div>
    <w:div w:id="1702972789">
      <w:bodyDiv w:val="1"/>
      <w:marLeft w:val="0"/>
      <w:marRight w:val="0"/>
      <w:marTop w:val="0"/>
      <w:marBottom w:val="0"/>
      <w:divBdr>
        <w:top w:val="none" w:sz="0" w:space="0" w:color="auto"/>
        <w:left w:val="none" w:sz="0" w:space="0" w:color="auto"/>
        <w:bottom w:val="none" w:sz="0" w:space="0" w:color="auto"/>
        <w:right w:val="none" w:sz="0" w:space="0" w:color="auto"/>
      </w:divBdr>
    </w:div>
    <w:div w:id="205299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eep.shrestha@ericsson.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dehesr/Library/Group%20Containers/UBF8T346G9.Office/User%20Content.localized/Templates.localized/3gpp_template_observation_proposal.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3E78D86E-5A8F-46F3-8FF3-63DF3FCA30F1}">
  <ds:schemaRefs>
    <ds:schemaRef ds:uri="http://schemas.openxmlformats.org/officeDocument/2006/bibliography"/>
  </ds:schemaRefs>
</ds:datastoreItem>
</file>

<file path=customXml/itemProps3.xml><?xml version="1.0" encoding="utf-8"?>
<ds:datastoreItem xmlns:ds="http://schemas.openxmlformats.org/officeDocument/2006/customXml" ds:itemID="{7140CCC9-1D6E-4B48-BACF-B960418C4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3gpp_template_observation_proposal.dotx</Template>
  <TotalTime>18</TotalTime>
  <Pages>8</Pages>
  <Words>1238</Words>
  <Characters>7062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Deep [EAB]</dc:creator>
  <cp:keywords/>
  <cp:lastModifiedBy>Deep [E///]</cp:lastModifiedBy>
  <cp:revision>5</cp:revision>
  <cp:lastPrinted>1900-01-01T17:00:00Z</cp:lastPrinted>
  <dcterms:created xsi:type="dcterms:W3CDTF">2023-11-17T13:42:00Z</dcterms:created>
  <dcterms:modified xsi:type="dcterms:W3CDTF">2023-11-17T15:08:00Z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